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72113" w14:textId="7F6604B7" w:rsidR="007E72C9" w:rsidRPr="007E72C9" w:rsidRDefault="007E72C9" w:rsidP="007E72C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7E72C9">
        <w:rPr>
          <w:rFonts w:ascii="Arial" w:eastAsia="MS Mincho" w:hAnsi="Arial"/>
          <w:b/>
          <w:noProof/>
          <w:sz w:val="24"/>
        </w:rPr>
        <w:t>3GPP TSG-</w:t>
      </w:r>
      <w:r w:rsidRPr="007E72C9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E72C9">
        <w:rPr>
          <w:rFonts w:ascii="Arial" w:eastAsia="MS Mincho" w:hAnsi="Arial"/>
          <w:b/>
          <w:noProof/>
          <w:sz w:val="24"/>
        </w:rPr>
        <w:t xml:space="preserve"> Meetin</w:t>
      </w:r>
      <w:r w:rsidRPr="007E72C9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7E72C9">
        <w:rPr>
          <w:rFonts w:ascii="Arial" w:eastAsia="MS Mincho" w:hAnsi="Arial" w:cs="Arial"/>
          <w:b/>
          <w:noProof/>
          <w:sz w:val="24"/>
          <w:szCs w:val="24"/>
        </w:rPr>
        <w:tab/>
      </w:r>
      <w:r w:rsidR="00EF512D" w:rsidRPr="00EF512D">
        <w:rPr>
          <w:rFonts w:ascii="Arial" w:hAnsi="Arial" w:cs="Arial"/>
          <w:b/>
          <w:noProof/>
          <w:sz w:val="24"/>
          <w:szCs w:val="24"/>
          <w:lang w:eastAsia="zh-CN"/>
        </w:rPr>
        <w:t>R4-2316003</w:t>
      </w:r>
    </w:p>
    <w:bookmarkEnd w:id="0"/>
    <w:p w14:paraId="5CCCB655" w14:textId="77777777" w:rsidR="007E72C9" w:rsidRPr="007E72C9" w:rsidRDefault="007E72C9" w:rsidP="007E72C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7E72C9">
        <w:rPr>
          <w:rFonts w:ascii="Arial" w:eastAsia="MS Mincho" w:hAnsi="Arial"/>
          <w:b/>
          <w:noProof/>
          <w:sz w:val="24"/>
        </w:rPr>
        <w:t>Xiamen, 9</w:t>
      </w:r>
      <w:r w:rsidRPr="007E72C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72C9">
        <w:rPr>
          <w:rFonts w:ascii="Arial" w:eastAsia="MS Mincho" w:hAnsi="Arial"/>
          <w:b/>
          <w:noProof/>
          <w:sz w:val="24"/>
        </w:rPr>
        <w:t xml:space="preserve"> - 13</w:t>
      </w:r>
      <w:r w:rsidRPr="007E72C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72C9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p w14:paraId="0985FDF3" w14:textId="525DDB44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4B5487FD" w:rsidR="00D46BD4" w:rsidRPr="006551CC" w:rsidRDefault="00D46BD4" w:rsidP="00D46BD4">
      <w:pPr>
        <w:tabs>
          <w:tab w:val="left" w:pos="1985"/>
        </w:tabs>
        <w:ind w:left="1980" w:hanging="1980"/>
        <w:rPr>
          <w:rStyle w:val="af3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9212C8">
        <w:rPr>
          <w:rFonts w:ascii="Arial" w:hAnsi="Arial"/>
          <w:sz w:val="24"/>
          <w:lang w:val="en-US" w:eastAsia="zh-CN"/>
        </w:rPr>
        <w:t>Simulation results</w:t>
      </w:r>
      <w:r w:rsidR="00F51C49" w:rsidRPr="00F51C49">
        <w:rPr>
          <w:rFonts w:ascii="Arial" w:hAnsi="Arial"/>
          <w:sz w:val="24"/>
          <w:lang w:val="en-US" w:eastAsia="zh-CN"/>
        </w:rPr>
        <w:t xml:space="preserve"> on FR2 UL 256QAM performance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3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3"/>
          <w:lang w:val="fr-FR"/>
        </w:rPr>
        <w:t>Huawei, HiSilicon</w:t>
      </w:r>
    </w:p>
    <w:p w14:paraId="6A3AB94E" w14:textId="0270CE42" w:rsidR="00D46BD4" w:rsidRPr="006551CC" w:rsidRDefault="00D46BD4" w:rsidP="00D46BD4">
      <w:pPr>
        <w:tabs>
          <w:tab w:val="left" w:pos="1985"/>
        </w:tabs>
        <w:rPr>
          <w:rStyle w:val="af3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EF512D" w:rsidRPr="00EF512D">
        <w:rPr>
          <w:rFonts w:ascii="Arial" w:hAnsi="Arial"/>
          <w:sz w:val="24"/>
          <w:lang w:val="pt-BR"/>
        </w:rPr>
        <w:t>5.6.4.1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3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5384AF38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096B06">
        <w:rPr>
          <w:lang w:eastAsia="zh-CN"/>
        </w:rPr>
        <w:t>4</w:t>
      </w:r>
      <w:r>
        <w:rPr>
          <w:lang w:eastAsia="zh-CN"/>
        </w:rPr>
        <w:t>#</w:t>
      </w:r>
      <w:r w:rsidR="00096B06">
        <w:rPr>
          <w:lang w:eastAsia="zh-CN"/>
        </w:rPr>
        <w:t>108</w:t>
      </w:r>
      <w:r>
        <w:rPr>
          <w:lang w:eastAsia="zh-CN"/>
        </w:rPr>
        <w:t xml:space="preserve"> meeting, </w:t>
      </w:r>
      <w:r w:rsidR="003F1ECB">
        <w:rPr>
          <w:lang w:eastAsia="zh-CN"/>
        </w:rPr>
        <w:t xml:space="preserve">the </w:t>
      </w:r>
      <w:r w:rsidR="00096B06" w:rsidRPr="00096B06">
        <w:rPr>
          <w:lang w:eastAsia="zh-CN"/>
        </w:rPr>
        <w:t>Way Forward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661D17" w:rsidRPr="00661D17">
        <w:rPr>
          <w:lang w:eastAsia="zh-CN"/>
        </w:rPr>
        <w:t xml:space="preserve">for </w:t>
      </w:r>
      <w:r w:rsidR="00096B06" w:rsidRPr="00096B06">
        <w:rPr>
          <w:lang w:eastAsia="zh-CN"/>
        </w:rPr>
        <w:t xml:space="preserve">256 QAM BS Demod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</w:t>
      </w:r>
      <w:r w:rsidR="009212C8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9212C8">
        <w:rPr>
          <w:lang w:val="en-US" w:eastAsia="zh-CN"/>
        </w:rPr>
        <w:t>initial simulation results</w:t>
      </w:r>
      <w:r w:rsidRPr="004B565E">
        <w:rPr>
          <w:lang w:val="en-US" w:eastAsia="zh-CN"/>
        </w:rPr>
        <w:t xml:space="preserve"> </w:t>
      </w:r>
      <w:r w:rsidR="009212C8">
        <w:rPr>
          <w:lang w:val="en-US" w:eastAsia="zh-CN"/>
        </w:rPr>
        <w:t>for</w:t>
      </w:r>
      <w:r w:rsidRPr="004B565E">
        <w:rPr>
          <w:lang w:val="en-US" w:eastAsia="zh-CN"/>
        </w:rPr>
        <w:t xml:space="preserve"> </w:t>
      </w:r>
      <w:r w:rsidR="003F1ECB">
        <w:rPr>
          <w:lang w:val="en-US" w:eastAsia="zh-CN"/>
        </w:rPr>
        <w:t xml:space="preserve">FR2 UL 256QAM </w:t>
      </w:r>
      <w:r w:rsidR="003F1ECB" w:rsidRPr="003F1ECB">
        <w:rPr>
          <w:lang w:val="en-US" w:eastAsia="zh-CN"/>
        </w:rPr>
        <w:t>demodulation performance</w:t>
      </w:r>
      <w:r w:rsidRPr="004B565E">
        <w:rPr>
          <w:lang w:val="en-US" w:eastAsia="zh-CN"/>
        </w:rPr>
        <w:t>.</w:t>
      </w:r>
    </w:p>
    <w:p w14:paraId="739A1E91" w14:textId="69213243" w:rsidR="00535898" w:rsidRPr="00B7403A" w:rsidRDefault="009212C8" w:rsidP="00B7403A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Simulation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7"/>
        <w:gridCol w:w="937"/>
        <w:gridCol w:w="616"/>
        <w:gridCol w:w="1213"/>
        <w:gridCol w:w="747"/>
        <w:gridCol w:w="1590"/>
        <w:gridCol w:w="1590"/>
        <w:gridCol w:w="1590"/>
        <w:gridCol w:w="1590"/>
      </w:tblGrid>
      <w:tr w:rsidR="003B4FEF" w:rsidRPr="00535898" w14:paraId="51284CE7" w14:textId="620916C4" w:rsidTr="003B4FEF">
        <w:trPr>
          <w:trHeight w:val="300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0511" w14:textId="678CBAE9" w:rsidR="00B7403A" w:rsidRPr="00535898" w:rsidRDefault="00B7403A" w:rsidP="00B7403A">
            <w:pPr>
              <w:pStyle w:val="TAH"/>
            </w:pPr>
            <w:r>
              <w:rPr>
                <w:rFonts w:hint="eastAsia"/>
              </w:rPr>
              <w:lastRenderedPageBreak/>
              <w:t>P</w:t>
            </w:r>
            <w:r>
              <w:t>TRS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B5596" w14:textId="5C80B1EA" w:rsidR="00B7403A" w:rsidRPr="00535898" w:rsidRDefault="00B7403A" w:rsidP="00B7403A">
            <w:pPr>
              <w:pStyle w:val="TAH"/>
            </w:pPr>
            <w:r>
              <w:rPr>
                <w:rFonts w:hint="eastAsia"/>
              </w:rPr>
              <w:t>S</w:t>
            </w:r>
            <w:r>
              <w:t>CS</w:t>
            </w:r>
            <w:r w:rsidR="003B4FEF">
              <w:t>/</w:t>
            </w:r>
            <w:r>
              <w:t>BW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316F" w14:textId="66970BAA" w:rsidR="00B7403A" w:rsidRPr="00535898" w:rsidRDefault="00B7403A" w:rsidP="00B7403A">
            <w:pPr>
              <w:pStyle w:val="TAH"/>
            </w:pPr>
            <w:r>
              <w:rPr>
                <w:rFonts w:hint="eastAsia"/>
              </w:rPr>
              <w:t>M</w:t>
            </w:r>
            <w:r>
              <w:t>CS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5646" w14:textId="57D7B70B" w:rsidR="00B7403A" w:rsidRPr="00535898" w:rsidRDefault="00B7403A" w:rsidP="00B7403A">
            <w:pPr>
              <w:pStyle w:val="TAH"/>
            </w:pPr>
            <w:r>
              <w:rPr>
                <w:rFonts w:hint="eastAsia"/>
              </w:rPr>
              <w:t>C</w:t>
            </w:r>
            <w:r>
              <w:t>hannel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AB4C" w14:textId="42AD36E8" w:rsidR="00B7403A" w:rsidRPr="00535898" w:rsidRDefault="00B7403A" w:rsidP="00B7403A">
            <w:pPr>
              <w:pStyle w:val="TAH"/>
            </w:pPr>
            <w:r>
              <w:rPr>
                <w:rFonts w:hint="eastAsia"/>
              </w:rPr>
              <w:t>D</w:t>
            </w:r>
            <w:r>
              <w:t>MRS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63B8" w14:textId="664E27CA" w:rsidR="00B7403A" w:rsidRPr="00B7403A" w:rsidRDefault="00B7403A" w:rsidP="00B7403A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xEVM</w:t>
            </w:r>
            <w:r w:rsidR="00AB02B8">
              <w:rPr>
                <w:rFonts w:eastAsiaTheme="minorEastAsia"/>
              </w:rPr>
              <w:t xml:space="preserve"> + </w:t>
            </w:r>
            <w:r>
              <w:rPr>
                <w:rFonts w:eastAsiaTheme="minorEastAsia"/>
              </w:rPr>
              <w:t>RxPN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D6CE" w14:textId="48ECBC3C" w:rsidR="00B7403A" w:rsidRPr="00B7403A" w:rsidRDefault="00B7403A" w:rsidP="00B7403A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RxPN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4AED4" w14:textId="259FC0FA" w:rsidR="00B7403A" w:rsidRPr="00B7403A" w:rsidRDefault="00B7403A" w:rsidP="00B7403A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nly TxEVM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B3A58" w14:textId="1A5CD49A" w:rsidR="00B7403A" w:rsidRPr="00B7403A" w:rsidRDefault="00AB02B8" w:rsidP="00B7403A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Ideal</w:t>
            </w:r>
          </w:p>
        </w:tc>
      </w:tr>
      <w:tr w:rsidR="00B734AD" w:rsidRPr="00535898" w14:paraId="7AA6AF4C" w14:textId="56B9ECFA" w:rsidTr="003B4FEF">
        <w:trPr>
          <w:trHeight w:val="300"/>
          <w:jc w:val="center"/>
        </w:trPr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160A" w14:textId="1CEB64C1" w:rsidR="00B734AD" w:rsidRPr="00535898" w:rsidRDefault="00B734AD" w:rsidP="00B734AD">
            <w:pPr>
              <w:pStyle w:val="TAC"/>
            </w:pPr>
            <w:r w:rsidRPr="00535898">
              <w:t>Enabled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7DA3" w14:textId="77777777" w:rsidR="00B734AD" w:rsidRDefault="00B734AD" w:rsidP="00B734AD">
            <w:pPr>
              <w:pStyle w:val="TAC"/>
            </w:pPr>
            <w:r w:rsidRPr="00535898">
              <w:t>60kHz</w:t>
            </w:r>
          </w:p>
          <w:p w14:paraId="79E68360" w14:textId="62DE3B3D" w:rsidR="00B734AD" w:rsidRPr="00535898" w:rsidRDefault="00B734AD" w:rsidP="00B734AD">
            <w:pPr>
              <w:pStyle w:val="TAC"/>
            </w:pPr>
            <w:r w:rsidRPr="00535898">
              <w:t>50MHz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02EC" w14:textId="6FFB4804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D3C1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598B" w14:textId="13E86954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D318" w14:textId="19984700" w:rsidR="00B734AD" w:rsidRPr="00B7403A" w:rsidRDefault="00B734AD" w:rsidP="0068254B">
            <w:pPr>
              <w:pStyle w:val="TAC"/>
              <w:rPr>
                <w:rFonts w:eastAsiaTheme="minorEastAsia"/>
                <w:lang w:eastAsia="zh-CN"/>
              </w:rPr>
            </w:pPr>
            <w:r>
              <w:t>17.97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216C7" w14:textId="74840B70" w:rsidR="00B734AD" w:rsidRPr="00B7403A" w:rsidRDefault="00B734AD" w:rsidP="0068254B">
            <w:pPr>
              <w:pStyle w:val="TAC"/>
            </w:pPr>
            <w:r>
              <w:t>17.57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0A9D" w14:textId="2B6C5C0E" w:rsidR="00B734AD" w:rsidRPr="00B7403A" w:rsidRDefault="00B734AD" w:rsidP="0068254B">
            <w:pPr>
              <w:pStyle w:val="TAC"/>
            </w:pPr>
            <w:r>
              <w:t>17.61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516B3" w14:textId="7D16451A" w:rsidR="00B734AD" w:rsidRPr="00B7403A" w:rsidRDefault="00B734AD" w:rsidP="0068254B">
            <w:pPr>
              <w:pStyle w:val="TAC"/>
            </w:pPr>
            <w:r>
              <w:t>17.25</w:t>
            </w:r>
          </w:p>
        </w:tc>
      </w:tr>
      <w:tr w:rsidR="00B734AD" w:rsidRPr="00535898" w14:paraId="2AE477C7" w14:textId="6504AFBC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FB9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94B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079E" w14:textId="18B0E4DA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421D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4D58" w14:textId="4659A85A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536E" w14:textId="01E89BDA" w:rsidR="00B734AD" w:rsidRPr="00B7403A" w:rsidRDefault="00B734AD" w:rsidP="0068254B">
            <w:pPr>
              <w:pStyle w:val="TAC"/>
            </w:pPr>
            <w:r>
              <w:t>18.46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1BD2" w14:textId="08B7ACC5" w:rsidR="00B734AD" w:rsidRPr="00B7403A" w:rsidRDefault="00B734AD" w:rsidP="0068254B">
            <w:pPr>
              <w:pStyle w:val="TAC"/>
            </w:pPr>
            <w:r>
              <w:t>18.08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423D" w14:textId="77144D77" w:rsidR="00B734AD" w:rsidRPr="00B7403A" w:rsidRDefault="00B734AD" w:rsidP="0068254B">
            <w:pPr>
              <w:pStyle w:val="TAC"/>
            </w:pPr>
            <w:r>
              <w:t>18.04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6AFE9" w14:textId="5A65F659" w:rsidR="00B734AD" w:rsidRPr="00B7403A" w:rsidRDefault="00B734AD" w:rsidP="0068254B">
            <w:pPr>
              <w:pStyle w:val="TAC"/>
            </w:pPr>
            <w:r>
              <w:t>17.67</w:t>
            </w:r>
          </w:p>
        </w:tc>
      </w:tr>
      <w:tr w:rsidR="00B734AD" w:rsidRPr="00535898" w14:paraId="466C033B" w14:textId="6A277E12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470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430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D2DD" w14:textId="501FC76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4845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4CC4" w14:textId="2484212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F254" w14:textId="53AFAD4C" w:rsidR="00B734AD" w:rsidRPr="00B7403A" w:rsidRDefault="00B734AD" w:rsidP="0068254B">
            <w:pPr>
              <w:pStyle w:val="TAC"/>
            </w:pPr>
            <w:r>
              <w:t>17.41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D129" w14:textId="096BB665" w:rsidR="00B734AD" w:rsidRPr="00B7403A" w:rsidRDefault="00B734AD" w:rsidP="0068254B">
            <w:pPr>
              <w:pStyle w:val="TAC"/>
            </w:pPr>
            <w:r>
              <w:t>17.09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AD7E" w14:textId="60ECB9E7" w:rsidR="00B734AD" w:rsidRPr="00B7403A" w:rsidRDefault="00B734AD" w:rsidP="0068254B">
            <w:pPr>
              <w:pStyle w:val="TAC"/>
            </w:pPr>
            <w:r>
              <w:t>17.11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C5F45" w14:textId="166FF5CA" w:rsidR="00B734AD" w:rsidRPr="00B7403A" w:rsidRDefault="00B734AD" w:rsidP="0068254B">
            <w:pPr>
              <w:pStyle w:val="TAC"/>
            </w:pPr>
            <w:r>
              <w:t>16.80</w:t>
            </w:r>
          </w:p>
        </w:tc>
      </w:tr>
      <w:tr w:rsidR="00B734AD" w:rsidRPr="00535898" w14:paraId="4279DB4E" w14:textId="437F8EAB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0FE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715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37A9" w14:textId="66A572E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0252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D8E9" w14:textId="35C26BB9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105E4" w14:textId="159811CF" w:rsidR="00B734AD" w:rsidRPr="00B7403A" w:rsidRDefault="00B734AD" w:rsidP="0068254B">
            <w:pPr>
              <w:pStyle w:val="TAC"/>
            </w:pPr>
            <w:r>
              <w:t>17.88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F2D36" w14:textId="0440F658" w:rsidR="00B734AD" w:rsidRPr="00B7403A" w:rsidRDefault="00B734AD" w:rsidP="0068254B">
            <w:pPr>
              <w:pStyle w:val="TAC"/>
            </w:pPr>
            <w:r>
              <w:t>17.51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4B6E" w14:textId="74A4AD81" w:rsidR="00B734AD" w:rsidRPr="00B7403A" w:rsidRDefault="00B734AD" w:rsidP="0068254B">
            <w:pPr>
              <w:pStyle w:val="TAC"/>
            </w:pPr>
            <w:r>
              <w:t>17.47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0FD3B" w14:textId="21BEFB85" w:rsidR="00B734AD" w:rsidRPr="00B7403A" w:rsidRDefault="00B734AD" w:rsidP="0068254B">
            <w:pPr>
              <w:pStyle w:val="TAC"/>
            </w:pPr>
            <w:r>
              <w:t>17.14</w:t>
            </w:r>
          </w:p>
        </w:tc>
      </w:tr>
      <w:tr w:rsidR="00B734AD" w:rsidRPr="00535898" w14:paraId="285AAFC1" w14:textId="484F825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3E8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0AD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208F" w14:textId="7E0427BD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FAF8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E0F3" w14:textId="1328FDB0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6B77" w14:textId="05EFEA79" w:rsidR="00B734AD" w:rsidRPr="00B7403A" w:rsidRDefault="00B734AD" w:rsidP="0068254B">
            <w:pPr>
              <w:pStyle w:val="TAC"/>
            </w:pPr>
            <w:r>
              <w:t>18.55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DAA5" w14:textId="4B37438B" w:rsidR="00B734AD" w:rsidRPr="00B7403A" w:rsidRDefault="00B734AD" w:rsidP="0068254B">
            <w:pPr>
              <w:pStyle w:val="TAC"/>
            </w:pPr>
            <w:r>
              <w:t>18.13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53376" w14:textId="6CA11EDA" w:rsidR="00B734AD" w:rsidRPr="00B7403A" w:rsidRDefault="00B734AD" w:rsidP="0068254B">
            <w:pPr>
              <w:pStyle w:val="TAC"/>
            </w:pPr>
            <w:r>
              <w:t>18.15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94A5C" w14:textId="36C3E5EC" w:rsidR="00B734AD" w:rsidRPr="00B7403A" w:rsidRDefault="00B734AD" w:rsidP="0068254B">
            <w:pPr>
              <w:pStyle w:val="TAC"/>
            </w:pPr>
            <w:r>
              <w:t>17.76</w:t>
            </w:r>
          </w:p>
        </w:tc>
      </w:tr>
      <w:tr w:rsidR="00B734AD" w:rsidRPr="00535898" w14:paraId="2C12B00B" w14:textId="6FB668B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5C5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5F8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9E48" w14:textId="377E4C9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05DF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346C" w14:textId="5862A5CC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A1A3A" w14:textId="6002E73E" w:rsidR="00B734AD" w:rsidRPr="00B7403A" w:rsidRDefault="00B734AD" w:rsidP="0068254B">
            <w:pPr>
              <w:pStyle w:val="TAC"/>
            </w:pPr>
            <w:r>
              <w:t>19.04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C5F4" w14:textId="22270078" w:rsidR="00B734AD" w:rsidRPr="00B7403A" w:rsidRDefault="00B734AD" w:rsidP="0068254B">
            <w:pPr>
              <w:pStyle w:val="TAC"/>
            </w:pPr>
            <w:r>
              <w:t>18.58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C1CDE" w14:textId="7C298E19" w:rsidR="00B734AD" w:rsidRPr="00B7403A" w:rsidRDefault="00B734AD" w:rsidP="0068254B">
            <w:pPr>
              <w:pStyle w:val="TAC"/>
            </w:pPr>
            <w:r>
              <w:t>18.56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BFE49" w14:textId="145868F3" w:rsidR="00B734AD" w:rsidRPr="00B7403A" w:rsidRDefault="00B734AD" w:rsidP="0068254B">
            <w:pPr>
              <w:pStyle w:val="TAC"/>
            </w:pPr>
            <w:r>
              <w:t>18.17</w:t>
            </w:r>
          </w:p>
        </w:tc>
      </w:tr>
      <w:tr w:rsidR="00B734AD" w:rsidRPr="00535898" w14:paraId="219956D6" w14:textId="69B70D3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234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3A4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B8EA" w14:textId="66D8E1BC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E46A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9692" w14:textId="408AE309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56A77" w14:textId="6A6E13B5" w:rsidR="00B734AD" w:rsidRPr="00B7403A" w:rsidRDefault="00B734AD" w:rsidP="0068254B">
            <w:pPr>
              <w:pStyle w:val="TAC"/>
            </w:pPr>
            <w:r>
              <w:t>17.99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7AAD" w14:textId="4D49AE52" w:rsidR="00B734AD" w:rsidRPr="00B7403A" w:rsidRDefault="00B734AD" w:rsidP="0068254B">
            <w:pPr>
              <w:pStyle w:val="TAC"/>
            </w:pPr>
            <w:r>
              <w:t>17.62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EBBD0" w14:textId="613D4D7D" w:rsidR="00B734AD" w:rsidRPr="00B7403A" w:rsidRDefault="00B734AD" w:rsidP="0068254B">
            <w:pPr>
              <w:pStyle w:val="TAC"/>
            </w:pPr>
            <w:r>
              <w:t>17.63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2B087" w14:textId="1EBF006E" w:rsidR="00B734AD" w:rsidRPr="00B7403A" w:rsidRDefault="00B734AD" w:rsidP="0068254B">
            <w:pPr>
              <w:pStyle w:val="TAC"/>
            </w:pPr>
            <w:r>
              <w:t>17.27</w:t>
            </w:r>
          </w:p>
        </w:tc>
      </w:tr>
      <w:tr w:rsidR="00B734AD" w:rsidRPr="00535898" w14:paraId="0A961ADA" w14:textId="66BAF1B3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377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58A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D8E2" w14:textId="50D5154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2440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9666" w14:textId="1DE4CC0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BEDDC" w14:textId="1BF6ECF5" w:rsidR="00B734AD" w:rsidRPr="00B7403A" w:rsidRDefault="00B734AD" w:rsidP="0068254B">
            <w:pPr>
              <w:pStyle w:val="TAC"/>
            </w:pPr>
            <w:r>
              <w:t>18.39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4939" w14:textId="1EB15882" w:rsidR="00B734AD" w:rsidRPr="00B7403A" w:rsidRDefault="00B734AD" w:rsidP="0068254B">
            <w:pPr>
              <w:pStyle w:val="TAC"/>
            </w:pPr>
            <w:r>
              <w:t>18.02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0640" w14:textId="07D2B0B8" w:rsidR="00B734AD" w:rsidRPr="00B7403A" w:rsidRDefault="00B734AD" w:rsidP="0068254B">
            <w:pPr>
              <w:pStyle w:val="TAC"/>
            </w:pPr>
            <w:r>
              <w:t>17.97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744E2" w14:textId="208040BF" w:rsidR="00B734AD" w:rsidRPr="00B7403A" w:rsidRDefault="00B734AD" w:rsidP="0068254B">
            <w:pPr>
              <w:pStyle w:val="TAC"/>
            </w:pPr>
            <w:r>
              <w:t>17.59</w:t>
            </w:r>
          </w:p>
        </w:tc>
      </w:tr>
      <w:tr w:rsidR="00B734AD" w:rsidRPr="00535898" w14:paraId="6934935E" w14:textId="597A584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F29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B3C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23AD" w14:textId="4E720032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6ED9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7438" w14:textId="39DF646A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79135" w14:textId="6AED438D" w:rsidR="00B734AD" w:rsidRPr="00B7403A" w:rsidRDefault="00B734AD" w:rsidP="0068254B">
            <w:pPr>
              <w:pStyle w:val="TAC"/>
            </w:pPr>
            <w:r>
              <w:t>20.05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6026" w14:textId="6CA5C225" w:rsidR="00B734AD" w:rsidRPr="00B7403A" w:rsidRDefault="00B734AD" w:rsidP="0068254B">
            <w:pPr>
              <w:pStyle w:val="TAC"/>
            </w:pPr>
            <w:r>
              <w:t>19.5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A7CA" w14:textId="38D2436F" w:rsidR="00B734AD" w:rsidRPr="00B7403A" w:rsidRDefault="00B734AD" w:rsidP="0068254B">
            <w:pPr>
              <w:pStyle w:val="TAC"/>
            </w:pPr>
            <w:r>
              <w:t>19.53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B01B" w14:textId="7340AF7B" w:rsidR="00B734AD" w:rsidRPr="00B7403A" w:rsidRDefault="00B734AD" w:rsidP="0068254B">
            <w:pPr>
              <w:pStyle w:val="TAC"/>
            </w:pPr>
            <w:r>
              <w:t>19.08</w:t>
            </w:r>
          </w:p>
        </w:tc>
      </w:tr>
      <w:tr w:rsidR="00B734AD" w:rsidRPr="00535898" w14:paraId="78FA91E6" w14:textId="5A62DABE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2A9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4CE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0B4B" w14:textId="3A89B2F0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F9EA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4C4B" w14:textId="31E5756B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4AA1" w14:textId="3831E187" w:rsidR="00B734AD" w:rsidRPr="00B7403A" w:rsidRDefault="00B734AD" w:rsidP="0068254B">
            <w:pPr>
              <w:pStyle w:val="TAC"/>
            </w:pPr>
            <w:r>
              <w:t>20.8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3FCC6" w14:textId="6C3E94EC" w:rsidR="00B734AD" w:rsidRPr="00B7403A" w:rsidRDefault="00B734AD" w:rsidP="0068254B">
            <w:pPr>
              <w:pStyle w:val="TAC"/>
            </w:pPr>
            <w:r>
              <w:t>20.14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8234" w14:textId="7571C2D3" w:rsidR="00B734AD" w:rsidRPr="00B7403A" w:rsidRDefault="00B734AD" w:rsidP="0068254B">
            <w:pPr>
              <w:pStyle w:val="TAC"/>
            </w:pPr>
            <w:r>
              <w:t>20.09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E8A2F" w14:textId="1399088F" w:rsidR="00B734AD" w:rsidRPr="00B7403A" w:rsidRDefault="00B734AD" w:rsidP="0068254B">
            <w:pPr>
              <w:pStyle w:val="TAC"/>
            </w:pPr>
            <w:r>
              <w:t>19.54</w:t>
            </w:r>
          </w:p>
        </w:tc>
      </w:tr>
      <w:tr w:rsidR="00B734AD" w:rsidRPr="00535898" w14:paraId="5C5F2002" w14:textId="34B7FAC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751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073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5E83" w14:textId="264B393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C001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95DE" w14:textId="1CD0596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01AF1" w14:textId="1EEE102D" w:rsidR="00B734AD" w:rsidRPr="00B7403A" w:rsidRDefault="00B734AD" w:rsidP="0068254B">
            <w:pPr>
              <w:pStyle w:val="TAC"/>
            </w:pPr>
            <w:r>
              <w:t>19.29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EC384" w14:textId="37E410B4" w:rsidR="00B734AD" w:rsidRPr="00B7403A" w:rsidRDefault="00B734AD" w:rsidP="0068254B">
            <w:pPr>
              <w:pStyle w:val="TAC"/>
            </w:pPr>
            <w:r>
              <w:t>18.81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EE8C" w14:textId="284C2020" w:rsidR="00B734AD" w:rsidRPr="00B7403A" w:rsidRDefault="00B734AD" w:rsidP="0068254B">
            <w:pPr>
              <w:pStyle w:val="TAC"/>
            </w:pPr>
            <w:r>
              <w:t>18.83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65A2" w14:textId="70EA07A0" w:rsidR="00B734AD" w:rsidRPr="00B7403A" w:rsidRDefault="00B734AD" w:rsidP="0068254B">
            <w:pPr>
              <w:pStyle w:val="TAC"/>
            </w:pPr>
            <w:r>
              <w:t>18.37</w:t>
            </w:r>
          </w:p>
        </w:tc>
      </w:tr>
      <w:tr w:rsidR="00B734AD" w:rsidRPr="00535898" w14:paraId="7AEB1C1E" w14:textId="0973BA5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8AF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8E9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BED4" w14:textId="5C82F7E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A1C8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5C89" w14:textId="72D3AD86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3B097" w14:textId="2DEF626B" w:rsidR="00B734AD" w:rsidRPr="00B7403A" w:rsidRDefault="00B734AD" w:rsidP="0068254B">
            <w:pPr>
              <w:pStyle w:val="TAC"/>
            </w:pPr>
            <w:r>
              <w:t>20.16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2BFE6" w14:textId="4361A3AE" w:rsidR="00B734AD" w:rsidRPr="00B7403A" w:rsidRDefault="00B734AD" w:rsidP="0068254B">
            <w:pPr>
              <w:pStyle w:val="TAC"/>
            </w:pPr>
            <w:r>
              <w:t>19.54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0B9B2" w14:textId="0B792EB0" w:rsidR="00B734AD" w:rsidRPr="00B7403A" w:rsidRDefault="00B734AD" w:rsidP="0068254B">
            <w:pPr>
              <w:pStyle w:val="TAC"/>
            </w:pPr>
            <w:r>
              <w:t>19.45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6D53" w14:textId="4E443109" w:rsidR="00B734AD" w:rsidRPr="00B7403A" w:rsidRDefault="00B734AD" w:rsidP="0068254B">
            <w:pPr>
              <w:pStyle w:val="TAC"/>
            </w:pPr>
            <w:r>
              <w:t>19.00</w:t>
            </w:r>
          </w:p>
        </w:tc>
      </w:tr>
      <w:tr w:rsidR="00B734AD" w:rsidRPr="00535898" w14:paraId="429DFE3A" w14:textId="45D1CFF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811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87E9" w14:textId="77777777" w:rsidR="00B734AD" w:rsidRDefault="00B734AD" w:rsidP="00B734AD">
            <w:pPr>
              <w:pStyle w:val="TAC"/>
            </w:pPr>
            <w:r w:rsidRPr="00535898">
              <w:t>120kHz</w:t>
            </w:r>
          </w:p>
          <w:p w14:paraId="6FD5214C" w14:textId="4364009E" w:rsidR="00B734AD" w:rsidRPr="00535898" w:rsidRDefault="00B734AD" w:rsidP="00B734AD">
            <w:pPr>
              <w:pStyle w:val="TAC"/>
            </w:pPr>
            <w:r w:rsidRPr="00535898">
              <w:t>50MHz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49F5" w14:textId="01BCB03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24D4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B747" w14:textId="62028C07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C1344" w14:textId="539F7511" w:rsidR="00B734AD" w:rsidRPr="00B7403A" w:rsidRDefault="00B734AD" w:rsidP="0068254B">
            <w:pPr>
              <w:pStyle w:val="TAC"/>
            </w:pPr>
            <w:r>
              <w:t>17.35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D077E" w14:textId="34B99288" w:rsidR="00B734AD" w:rsidRPr="00B7403A" w:rsidRDefault="00B734AD" w:rsidP="0068254B">
            <w:pPr>
              <w:pStyle w:val="TAC"/>
            </w:pPr>
            <w:r>
              <w:t>17</w:t>
            </w:r>
            <w:r w:rsidR="0010334A">
              <w:t>.00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3BD1" w14:textId="4300DF38" w:rsidR="00B734AD" w:rsidRPr="00B7403A" w:rsidRDefault="00B734AD" w:rsidP="0068254B">
            <w:pPr>
              <w:pStyle w:val="TAC"/>
            </w:pPr>
            <w:r>
              <w:t>17.01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3DCCC" w14:textId="19447F3C" w:rsidR="00B734AD" w:rsidRPr="00B7403A" w:rsidRDefault="00B734AD" w:rsidP="0068254B">
            <w:pPr>
              <w:pStyle w:val="TAC"/>
            </w:pPr>
            <w:r>
              <w:t>16.69</w:t>
            </w:r>
          </w:p>
        </w:tc>
      </w:tr>
      <w:tr w:rsidR="00B734AD" w:rsidRPr="00535898" w14:paraId="1C65F553" w14:textId="03DA3C14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BBB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7A2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059D" w14:textId="64099C22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15D9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206A" w14:textId="4D28A76A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E25F" w14:textId="4E373D27" w:rsidR="00B734AD" w:rsidRPr="00B7403A" w:rsidRDefault="00B734AD" w:rsidP="0068254B">
            <w:pPr>
              <w:pStyle w:val="TAC"/>
            </w:pPr>
            <w:r>
              <w:t>17.9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601D9" w14:textId="58ABC08A" w:rsidR="00B734AD" w:rsidRPr="00B7403A" w:rsidRDefault="00B734AD" w:rsidP="0068254B">
            <w:pPr>
              <w:pStyle w:val="TAC"/>
            </w:pPr>
            <w:r>
              <w:t>17.48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9B0D8" w14:textId="1380338D" w:rsidR="00B734AD" w:rsidRPr="00B7403A" w:rsidRDefault="00B734AD" w:rsidP="0068254B">
            <w:pPr>
              <w:pStyle w:val="TAC"/>
            </w:pPr>
            <w:r>
              <w:t>17.44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F870E" w14:textId="73D1CD9A" w:rsidR="00B734AD" w:rsidRPr="00B7403A" w:rsidRDefault="00B734AD" w:rsidP="0068254B">
            <w:pPr>
              <w:pStyle w:val="TAC"/>
            </w:pPr>
            <w:r>
              <w:t>17.09</w:t>
            </w:r>
          </w:p>
        </w:tc>
      </w:tr>
      <w:tr w:rsidR="00B734AD" w:rsidRPr="00535898" w14:paraId="07B173B1" w14:textId="2E2D225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94F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0D6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4F63" w14:textId="23A6BF2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70BE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F275" w14:textId="692738D2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35250" w14:textId="66DBA4EC" w:rsidR="00B734AD" w:rsidRPr="00535898" w:rsidRDefault="00B734AD" w:rsidP="0068254B">
            <w:pPr>
              <w:pStyle w:val="TAC"/>
            </w:pPr>
            <w:r>
              <w:t>16.72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99EC" w14:textId="500664F8" w:rsidR="00B734AD" w:rsidRPr="00B7403A" w:rsidRDefault="00B734AD" w:rsidP="0068254B">
            <w:pPr>
              <w:pStyle w:val="TAC"/>
            </w:pPr>
            <w:r>
              <w:t>16.42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8B88" w14:textId="38465149" w:rsidR="00B734AD" w:rsidRPr="00B7403A" w:rsidRDefault="00B734AD" w:rsidP="0068254B">
            <w:pPr>
              <w:pStyle w:val="TAC"/>
            </w:pPr>
            <w:r>
              <w:t>16.42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B3FEC" w14:textId="52C97E9C" w:rsidR="00B734AD" w:rsidRPr="00B7403A" w:rsidRDefault="00B734AD" w:rsidP="0068254B">
            <w:pPr>
              <w:pStyle w:val="TAC"/>
            </w:pPr>
            <w:r>
              <w:t>16.15</w:t>
            </w:r>
          </w:p>
        </w:tc>
      </w:tr>
      <w:tr w:rsidR="00B734AD" w:rsidRPr="00535898" w14:paraId="339385A8" w14:textId="3D1FEBD2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83C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86E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F234" w14:textId="764C141A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AE33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B74A" w14:textId="5F34AF36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30D4" w14:textId="1352E67A" w:rsidR="00B734AD" w:rsidRPr="00535898" w:rsidRDefault="00B734AD" w:rsidP="0068254B">
            <w:pPr>
              <w:pStyle w:val="TAC"/>
            </w:pPr>
            <w:r>
              <w:t>17.31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65F7" w14:textId="205C5B15" w:rsidR="00B734AD" w:rsidRPr="00B7403A" w:rsidRDefault="00B734AD" w:rsidP="0068254B">
            <w:pPr>
              <w:pStyle w:val="TAC"/>
            </w:pPr>
            <w:r>
              <w:t>16.96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F28F" w14:textId="7CA925AC" w:rsidR="00B734AD" w:rsidRPr="00B7403A" w:rsidRDefault="00B734AD" w:rsidP="0068254B">
            <w:pPr>
              <w:pStyle w:val="TAC"/>
            </w:pPr>
            <w:r>
              <w:t>16.88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69BC7" w14:textId="170B15A5" w:rsidR="00B734AD" w:rsidRPr="00B7403A" w:rsidRDefault="00B734AD" w:rsidP="0068254B">
            <w:pPr>
              <w:pStyle w:val="TAC"/>
            </w:pPr>
            <w:r>
              <w:t>16.55</w:t>
            </w:r>
          </w:p>
        </w:tc>
      </w:tr>
      <w:tr w:rsidR="00B734AD" w:rsidRPr="00535898" w14:paraId="731F7FCB" w14:textId="6EB2D584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225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192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A897" w14:textId="6B2852A7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5DE9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57D5" w14:textId="48743B9C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AA200" w14:textId="6E6089A5" w:rsidR="00B734AD" w:rsidRPr="00535898" w:rsidRDefault="00B734AD" w:rsidP="0068254B">
            <w:pPr>
              <w:pStyle w:val="TAC"/>
            </w:pPr>
            <w:r>
              <w:t>17.94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DA5D4" w14:textId="121EF811" w:rsidR="00B734AD" w:rsidRPr="00B7403A" w:rsidRDefault="00B734AD" w:rsidP="0068254B">
            <w:pPr>
              <w:pStyle w:val="TAC"/>
            </w:pPr>
            <w:r>
              <w:t>17.54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67DE" w14:textId="0017349E" w:rsidR="00B734AD" w:rsidRPr="00B7403A" w:rsidRDefault="00B734AD" w:rsidP="0068254B">
            <w:pPr>
              <w:pStyle w:val="TAC"/>
            </w:pPr>
            <w:r>
              <w:t>17.54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19F2" w14:textId="1F4A0ECB" w:rsidR="00B734AD" w:rsidRPr="00B7403A" w:rsidRDefault="00B734AD" w:rsidP="0068254B">
            <w:pPr>
              <w:pStyle w:val="TAC"/>
            </w:pPr>
            <w:r>
              <w:t>17.19</w:t>
            </w:r>
          </w:p>
        </w:tc>
      </w:tr>
      <w:tr w:rsidR="00B734AD" w:rsidRPr="00535898" w14:paraId="21D8E099" w14:textId="2E0E2F75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5FB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DD4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BE10" w14:textId="2F4ECCA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2F2C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9023" w14:textId="0FA2D02C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ACAF" w14:textId="088D690B" w:rsidR="00B734AD" w:rsidRPr="00535898" w:rsidRDefault="00B734AD" w:rsidP="0068254B">
            <w:pPr>
              <w:pStyle w:val="TAC"/>
            </w:pPr>
            <w:r>
              <w:t>18.44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FAC2" w14:textId="491F69EF" w:rsidR="00B734AD" w:rsidRPr="00B7403A" w:rsidRDefault="00B734AD" w:rsidP="0068254B">
            <w:pPr>
              <w:pStyle w:val="TAC"/>
            </w:pPr>
            <w:r>
              <w:t>18.01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4CCC" w14:textId="154A5211" w:rsidR="00B734AD" w:rsidRPr="00B7403A" w:rsidRDefault="00B734AD" w:rsidP="0068254B">
            <w:pPr>
              <w:pStyle w:val="TAC"/>
            </w:pPr>
            <w:r>
              <w:t>17.96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6D79" w14:textId="77264FE5" w:rsidR="00B734AD" w:rsidRPr="00B7403A" w:rsidRDefault="00B734AD" w:rsidP="0068254B">
            <w:pPr>
              <w:pStyle w:val="TAC"/>
            </w:pPr>
            <w:r>
              <w:t>17.53</w:t>
            </w:r>
          </w:p>
        </w:tc>
      </w:tr>
      <w:tr w:rsidR="00B734AD" w:rsidRPr="00535898" w14:paraId="2CC383AB" w14:textId="2957B039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5C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0AC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29B7" w14:textId="775E25DF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3EE0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F8B5" w14:textId="7B8DAE2B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7E81" w14:textId="34038644" w:rsidR="00B734AD" w:rsidRPr="00535898" w:rsidRDefault="00B734AD" w:rsidP="0068254B">
            <w:pPr>
              <w:pStyle w:val="TAC"/>
            </w:pPr>
            <w:r>
              <w:t>17.35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2BC8" w14:textId="552FD3C9" w:rsidR="00B734AD" w:rsidRPr="00B7403A" w:rsidRDefault="00B734AD" w:rsidP="0068254B">
            <w:pPr>
              <w:pStyle w:val="TAC"/>
            </w:pPr>
            <w:r>
              <w:t>16.96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F56FC" w14:textId="5F3B0049" w:rsidR="00B734AD" w:rsidRPr="00B7403A" w:rsidRDefault="00B734AD" w:rsidP="0068254B">
            <w:pPr>
              <w:pStyle w:val="TAC"/>
            </w:pPr>
            <w:r>
              <w:t>16.98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3886" w14:textId="13D3EF58" w:rsidR="00B734AD" w:rsidRPr="00B7403A" w:rsidRDefault="00B734AD" w:rsidP="0068254B">
            <w:pPr>
              <w:pStyle w:val="TAC"/>
            </w:pPr>
            <w:r>
              <w:t>16.65</w:t>
            </w:r>
          </w:p>
        </w:tc>
      </w:tr>
      <w:tr w:rsidR="00B734AD" w:rsidRPr="00535898" w14:paraId="0181721F" w14:textId="1D5540E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F06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384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7AC7" w14:textId="3016698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DC7E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8A17" w14:textId="4348894B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D97E" w14:textId="0642AC2F" w:rsidR="00B734AD" w:rsidRPr="00535898" w:rsidRDefault="00B734AD" w:rsidP="0068254B">
            <w:pPr>
              <w:pStyle w:val="TAC"/>
            </w:pPr>
            <w:r>
              <w:t>17.83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D106" w14:textId="26DC9752" w:rsidR="00B734AD" w:rsidRPr="00B7403A" w:rsidRDefault="00B734AD" w:rsidP="0068254B">
            <w:pPr>
              <w:pStyle w:val="TAC"/>
            </w:pPr>
            <w:r>
              <w:t>17.43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B6247" w14:textId="7586DB29" w:rsidR="00B734AD" w:rsidRPr="00B7403A" w:rsidRDefault="00B734AD" w:rsidP="0068254B">
            <w:pPr>
              <w:pStyle w:val="TAC"/>
            </w:pPr>
            <w:r>
              <w:t>17.35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797AF" w14:textId="24ED9DEE" w:rsidR="00B734AD" w:rsidRPr="00B7403A" w:rsidRDefault="00B734AD" w:rsidP="0068254B">
            <w:pPr>
              <w:pStyle w:val="TAC"/>
            </w:pPr>
            <w:r>
              <w:t>17.00</w:t>
            </w:r>
          </w:p>
        </w:tc>
      </w:tr>
      <w:tr w:rsidR="00B734AD" w:rsidRPr="00535898" w14:paraId="3A142CD4" w14:textId="3A731680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8EC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83E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B279" w14:textId="67AEE2A7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BF93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284C" w14:textId="1F13A100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2AAE" w14:textId="46D43382" w:rsidR="00B734AD" w:rsidRPr="00535898" w:rsidRDefault="00B734AD" w:rsidP="0068254B">
            <w:pPr>
              <w:pStyle w:val="TAC"/>
            </w:pPr>
            <w:r>
              <w:t>19.41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6EB37" w14:textId="77A5DB55" w:rsidR="00B734AD" w:rsidRPr="00B7403A" w:rsidRDefault="00B734AD" w:rsidP="0068254B">
            <w:pPr>
              <w:pStyle w:val="TAC"/>
            </w:pPr>
            <w:r>
              <w:t>18.88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7C676" w14:textId="51929813" w:rsidR="00B734AD" w:rsidRPr="00B7403A" w:rsidRDefault="00B734AD" w:rsidP="0068254B">
            <w:pPr>
              <w:pStyle w:val="TAC"/>
            </w:pPr>
            <w:r>
              <w:t>18.89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304FD" w14:textId="23A115A4" w:rsidR="00B734AD" w:rsidRPr="00B7403A" w:rsidRDefault="00B734AD" w:rsidP="0068254B">
            <w:pPr>
              <w:pStyle w:val="TAC"/>
            </w:pPr>
            <w:r>
              <w:t>18.42</w:t>
            </w:r>
          </w:p>
        </w:tc>
      </w:tr>
      <w:tr w:rsidR="00B734AD" w:rsidRPr="00535898" w14:paraId="3AAA0890" w14:textId="7C534B9A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AEF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4B3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59C6" w14:textId="4039DA9D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C916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27C2" w14:textId="5920B59D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7B76" w14:textId="55C8D10D" w:rsidR="00B734AD" w:rsidRPr="00535898" w:rsidRDefault="00B734AD" w:rsidP="0068254B">
            <w:pPr>
              <w:pStyle w:val="TAC"/>
            </w:pPr>
            <w:r>
              <w:t>20.29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79C0" w14:textId="30DC5513" w:rsidR="00B734AD" w:rsidRPr="00B7403A" w:rsidRDefault="00B734AD" w:rsidP="0068254B">
            <w:pPr>
              <w:pStyle w:val="TAC"/>
            </w:pPr>
            <w:r>
              <w:t>19.64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E63E" w14:textId="7FE0E531" w:rsidR="00B734AD" w:rsidRPr="00B7403A" w:rsidRDefault="00B734AD" w:rsidP="0068254B">
            <w:pPr>
              <w:pStyle w:val="TAC"/>
            </w:pPr>
            <w:r>
              <w:t>19.51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85027" w14:textId="2C9E3599" w:rsidR="00B734AD" w:rsidRPr="00B7403A" w:rsidRDefault="00B734AD" w:rsidP="0068254B">
            <w:pPr>
              <w:pStyle w:val="TAC"/>
            </w:pPr>
            <w:r>
              <w:t>19.00</w:t>
            </w:r>
          </w:p>
        </w:tc>
      </w:tr>
      <w:tr w:rsidR="00B734AD" w:rsidRPr="00535898" w14:paraId="3AE73198" w14:textId="6277AFB9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800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AA6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99D9" w14:textId="28901B34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DE8A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43A1" w14:textId="0BBA601B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279F" w14:textId="1408BCDD" w:rsidR="00B734AD" w:rsidRPr="00535898" w:rsidRDefault="00B734AD" w:rsidP="0068254B">
            <w:pPr>
              <w:pStyle w:val="TAC"/>
            </w:pPr>
            <w:r>
              <w:t>18.71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6FFA3" w14:textId="0FB883DC" w:rsidR="00B734AD" w:rsidRPr="00B7403A" w:rsidRDefault="00B734AD" w:rsidP="0068254B">
            <w:pPr>
              <w:pStyle w:val="TAC"/>
            </w:pPr>
            <w:r>
              <w:t>18.26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F3388" w14:textId="71C59643" w:rsidR="00B734AD" w:rsidRPr="00B7403A" w:rsidRDefault="00B734AD" w:rsidP="0068254B">
            <w:pPr>
              <w:pStyle w:val="TAC"/>
            </w:pPr>
            <w:r>
              <w:t>18.24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37F5" w14:textId="155CC1E0" w:rsidR="00B734AD" w:rsidRPr="00B7403A" w:rsidRDefault="00B734AD" w:rsidP="0068254B">
            <w:pPr>
              <w:pStyle w:val="TAC"/>
            </w:pPr>
            <w:r>
              <w:t>17.77</w:t>
            </w:r>
          </w:p>
        </w:tc>
      </w:tr>
      <w:tr w:rsidR="00B734AD" w:rsidRPr="00535898" w14:paraId="29B709AE" w14:textId="3E786D1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700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ABB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3A6B" w14:textId="5F4655F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DCA8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054D" w14:textId="5D5A470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02466" w14:textId="2E42154C" w:rsidR="00B734AD" w:rsidRPr="00535898" w:rsidRDefault="00B734AD" w:rsidP="0068254B">
            <w:pPr>
              <w:pStyle w:val="TAC"/>
            </w:pPr>
            <w:r>
              <w:t>19.65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F8E71" w14:textId="34A74D1D" w:rsidR="00B734AD" w:rsidRPr="00B7403A" w:rsidRDefault="00B734AD" w:rsidP="0068254B">
            <w:pPr>
              <w:pStyle w:val="TAC"/>
            </w:pPr>
            <w:r>
              <w:t>19.08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54EE" w14:textId="44228625" w:rsidR="00B734AD" w:rsidRPr="00B7403A" w:rsidRDefault="00B734AD" w:rsidP="0068254B">
            <w:pPr>
              <w:pStyle w:val="TAC"/>
            </w:pPr>
            <w:r>
              <w:t>18.92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242A" w14:textId="2286708A" w:rsidR="00B734AD" w:rsidRPr="00B7403A" w:rsidRDefault="00B734AD" w:rsidP="0068254B">
            <w:pPr>
              <w:pStyle w:val="TAC"/>
            </w:pPr>
            <w:r>
              <w:t>18.41</w:t>
            </w:r>
          </w:p>
        </w:tc>
      </w:tr>
      <w:tr w:rsidR="00B734AD" w:rsidRPr="00535898" w14:paraId="4041D8DD" w14:textId="531B3A4B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7EF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3EB6" w14:textId="77777777" w:rsidR="00B734AD" w:rsidRDefault="00B734AD" w:rsidP="00B734AD">
            <w:pPr>
              <w:pStyle w:val="TAC"/>
            </w:pPr>
            <w:r w:rsidRPr="00535898">
              <w:t>120kHz</w:t>
            </w:r>
          </w:p>
          <w:p w14:paraId="516639A6" w14:textId="1928397D" w:rsidR="00B734AD" w:rsidRPr="00535898" w:rsidRDefault="00B734AD" w:rsidP="00B734AD">
            <w:pPr>
              <w:pStyle w:val="TAC"/>
            </w:pPr>
            <w:r w:rsidRPr="00535898">
              <w:t>100MHz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86AC" w14:textId="7D547F77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4780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0398" w14:textId="185A5F46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F38F" w14:textId="3837C220" w:rsidR="00B734AD" w:rsidRPr="00535898" w:rsidRDefault="00B734AD" w:rsidP="0068254B">
            <w:pPr>
              <w:pStyle w:val="TAC"/>
            </w:pPr>
            <w:r>
              <w:t>17.37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3AB3C" w14:textId="1146223C" w:rsidR="00B734AD" w:rsidRPr="00B7403A" w:rsidRDefault="00B734AD" w:rsidP="0068254B">
            <w:pPr>
              <w:pStyle w:val="TAC"/>
            </w:pPr>
            <w:r>
              <w:t>16.96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9AAA" w14:textId="7B811261" w:rsidR="00B734AD" w:rsidRPr="00B7403A" w:rsidRDefault="00B734AD" w:rsidP="0068254B">
            <w:pPr>
              <w:pStyle w:val="TAC"/>
            </w:pPr>
            <w:r>
              <w:t>16.97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843AF" w14:textId="56A2BA97" w:rsidR="00B734AD" w:rsidRPr="00B7403A" w:rsidRDefault="00B734AD" w:rsidP="0068254B">
            <w:pPr>
              <w:pStyle w:val="TAC"/>
            </w:pPr>
            <w:r>
              <w:t>16.6</w:t>
            </w:r>
            <w:r w:rsidR="0010334A">
              <w:t>0</w:t>
            </w:r>
          </w:p>
        </w:tc>
      </w:tr>
      <w:tr w:rsidR="00B734AD" w:rsidRPr="00535898" w14:paraId="1E9763B8" w14:textId="2A6974C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4D41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7C7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0658" w14:textId="1296913F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2B25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07BB" w14:textId="1D3DCCA9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F5853" w14:textId="4E1F2455" w:rsidR="00B734AD" w:rsidRPr="00535898" w:rsidRDefault="00B734AD" w:rsidP="0068254B">
            <w:pPr>
              <w:pStyle w:val="TAC"/>
            </w:pPr>
            <w:r>
              <w:t>17.95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8654" w14:textId="4A9C2353" w:rsidR="00B734AD" w:rsidRPr="00B7403A" w:rsidRDefault="00B734AD" w:rsidP="0068254B">
            <w:pPr>
              <w:pStyle w:val="TAC"/>
            </w:pPr>
            <w:r>
              <w:t>17.48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DC903" w14:textId="21AB0462" w:rsidR="00B734AD" w:rsidRPr="00B7403A" w:rsidRDefault="00B734AD" w:rsidP="0068254B">
            <w:pPr>
              <w:pStyle w:val="TAC"/>
            </w:pPr>
            <w:r>
              <w:t>17.42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E456" w14:textId="5924659B" w:rsidR="00B734AD" w:rsidRPr="00B7403A" w:rsidRDefault="00B734AD" w:rsidP="0068254B">
            <w:pPr>
              <w:pStyle w:val="TAC"/>
            </w:pPr>
            <w:r>
              <w:t>17.05</w:t>
            </w:r>
          </w:p>
        </w:tc>
      </w:tr>
      <w:tr w:rsidR="00B734AD" w:rsidRPr="00535898" w14:paraId="57BB9AE7" w14:textId="5F347103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CC7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880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96F5" w14:textId="2E71AF8D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13DE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DD7A" w14:textId="689E78A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B593" w14:textId="1BC1C180" w:rsidR="00B734AD" w:rsidRPr="00535898" w:rsidRDefault="00B734AD" w:rsidP="0068254B">
            <w:pPr>
              <w:pStyle w:val="TAC"/>
            </w:pPr>
            <w:r>
              <w:t>16.76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BBE7C" w14:textId="63040496" w:rsidR="00B734AD" w:rsidRPr="00B7403A" w:rsidRDefault="00B734AD" w:rsidP="0068254B">
            <w:pPr>
              <w:pStyle w:val="TAC"/>
            </w:pPr>
            <w:r>
              <w:t>16.43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AAF1" w14:textId="38D3E1DE" w:rsidR="00B734AD" w:rsidRPr="00B7403A" w:rsidRDefault="00B734AD" w:rsidP="0068254B">
            <w:pPr>
              <w:pStyle w:val="TAC"/>
            </w:pPr>
            <w:r>
              <w:t>16.43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05BA6" w14:textId="645ADC99" w:rsidR="00B734AD" w:rsidRPr="00B7403A" w:rsidRDefault="00B734AD" w:rsidP="0068254B">
            <w:pPr>
              <w:pStyle w:val="TAC"/>
            </w:pPr>
            <w:r>
              <w:t>16.11</w:t>
            </w:r>
          </w:p>
        </w:tc>
      </w:tr>
      <w:tr w:rsidR="00B734AD" w:rsidRPr="00535898" w14:paraId="54501F72" w14:textId="2F28EE29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DBC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DAC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E56F" w14:textId="742DDAE0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8992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935C" w14:textId="6AC6D0F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E87C2" w14:textId="7328FF33" w:rsidR="00B734AD" w:rsidRPr="00535898" w:rsidRDefault="00B734AD" w:rsidP="0068254B">
            <w:pPr>
              <w:pStyle w:val="TAC"/>
            </w:pPr>
            <w:r>
              <w:t>17.22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D0DDA" w14:textId="2C30DBBD" w:rsidR="00B734AD" w:rsidRPr="00B7403A" w:rsidRDefault="00B734AD" w:rsidP="0068254B">
            <w:pPr>
              <w:pStyle w:val="TAC"/>
            </w:pPr>
            <w:r>
              <w:t>16.86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7627D" w14:textId="338CD951" w:rsidR="00B734AD" w:rsidRPr="00B7403A" w:rsidRDefault="00B734AD" w:rsidP="0068254B">
            <w:pPr>
              <w:pStyle w:val="TAC"/>
            </w:pPr>
            <w:r>
              <w:t>16.74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5624D" w14:textId="0CCDCC00" w:rsidR="00B734AD" w:rsidRPr="00B7403A" w:rsidRDefault="00B734AD" w:rsidP="0068254B">
            <w:pPr>
              <w:pStyle w:val="TAC"/>
            </w:pPr>
            <w:r>
              <w:t>16.42</w:t>
            </w:r>
          </w:p>
        </w:tc>
      </w:tr>
      <w:tr w:rsidR="00B734AD" w:rsidRPr="00535898" w14:paraId="600B8C2E" w14:textId="10D901C9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401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ADD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D1C5" w14:textId="1AC28AE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430A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B39E" w14:textId="60A3A3D2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565FB" w14:textId="0D39B211" w:rsidR="00B734AD" w:rsidRPr="00535898" w:rsidRDefault="00B734AD" w:rsidP="0068254B">
            <w:pPr>
              <w:pStyle w:val="TAC"/>
            </w:pPr>
            <w:r>
              <w:t>18</w:t>
            </w:r>
            <w:r w:rsidR="0010334A">
              <w:t>.00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9F4C" w14:textId="696AB50E" w:rsidR="00B734AD" w:rsidRPr="00B7403A" w:rsidRDefault="00B734AD" w:rsidP="0068254B">
            <w:pPr>
              <w:pStyle w:val="TAC"/>
            </w:pPr>
            <w:r>
              <w:t>17.54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9376A" w14:textId="3D79BFD5" w:rsidR="00B734AD" w:rsidRPr="00B7403A" w:rsidRDefault="00B734AD" w:rsidP="0068254B">
            <w:pPr>
              <w:pStyle w:val="TAC"/>
            </w:pPr>
            <w:r>
              <w:t>17.53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63F61" w14:textId="4E17DD7D" w:rsidR="00B734AD" w:rsidRPr="00B7403A" w:rsidRDefault="00B734AD" w:rsidP="0068254B">
            <w:pPr>
              <w:pStyle w:val="TAC"/>
            </w:pPr>
            <w:r>
              <w:t>17.11</w:t>
            </w:r>
          </w:p>
        </w:tc>
      </w:tr>
      <w:tr w:rsidR="00B734AD" w:rsidRPr="00535898" w14:paraId="5412E107" w14:textId="065A5165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379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B07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53B9" w14:textId="0FB2517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AF67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0265" w14:textId="5F25FAB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E566" w14:textId="6E9C8EE8" w:rsidR="00B734AD" w:rsidRPr="00535898" w:rsidRDefault="00B734AD" w:rsidP="0068254B">
            <w:pPr>
              <w:pStyle w:val="TAC"/>
            </w:pPr>
            <w:r>
              <w:t>18.48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B345" w14:textId="3DB0BA4B" w:rsidR="00B734AD" w:rsidRPr="00B7403A" w:rsidRDefault="00B734AD" w:rsidP="0068254B">
            <w:pPr>
              <w:pStyle w:val="TAC"/>
            </w:pPr>
            <w:r>
              <w:t>18.01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A0A95" w14:textId="02C12C31" w:rsidR="00B734AD" w:rsidRPr="00B7403A" w:rsidRDefault="00B734AD" w:rsidP="0068254B">
            <w:pPr>
              <w:pStyle w:val="TAC"/>
            </w:pPr>
            <w:r>
              <w:t>17.95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14B8F" w14:textId="0498D4D0" w:rsidR="00B734AD" w:rsidRPr="00B7403A" w:rsidRDefault="00B734AD" w:rsidP="0068254B">
            <w:pPr>
              <w:pStyle w:val="TAC"/>
            </w:pPr>
            <w:r>
              <w:t>17.52</w:t>
            </w:r>
          </w:p>
        </w:tc>
      </w:tr>
      <w:tr w:rsidR="00B734AD" w:rsidRPr="00535898" w14:paraId="10117B1D" w14:textId="30EC8BC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5D8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F01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7958" w14:textId="431E5B72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20C1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4249" w14:textId="6A67F4B0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4342" w14:textId="072356F7" w:rsidR="00B734AD" w:rsidRPr="00535898" w:rsidRDefault="00B734AD" w:rsidP="0068254B">
            <w:pPr>
              <w:pStyle w:val="TAC"/>
            </w:pPr>
            <w:r>
              <w:t>17.35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FFCB9" w14:textId="3FE7B1C7" w:rsidR="00B734AD" w:rsidRPr="00B7403A" w:rsidRDefault="00B734AD" w:rsidP="0068254B">
            <w:pPr>
              <w:pStyle w:val="TAC"/>
            </w:pPr>
            <w:r>
              <w:t>16.99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C7A4C" w14:textId="47C91729" w:rsidR="00B734AD" w:rsidRPr="00B7403A" w:rsidRDefault="00B734AD" w:rsidP="0068254B">
            <w:pPr>
              <w:pStyle w:val="TAC"/>
            </w:pPr>
            <w:r>
              <w:t>16.92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5C63" w14:textId="7628DF37" w:rsidR="00B734AD" w:rsidRPr="00B7403A" w:rsidRDefault="00B734AD" w:rsidP="0068254B">
            <w:pPr>
              <w:pStyle w:val="TAC"/>
            </w:pPr>
            <w:r>
              <w:t>16.61</w:t>
            </w:r>
          </w:p>
        </w:tc>
      </w:tr>
      <w:tr w:rsidR="00B734AD" w:rsidRPr="00535898" w14:paraId="2B92025F" w14:textId="3E313A2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74B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92D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FDB8" w14:textId="6A0157ED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529C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118D" w14:textId="2671359D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1502" w14:textId="71CBFECB" w:rsidR="00B734AD" w:rsidRPr="00535898" w:rsidRDefault="00B734AD" w:rsidP="0068254B">
            <w:pPr>
              <w:pStyle w:val="TAC"/>
            </w:pPr>
            <w:r>
              <w:t>17.75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DF08D" w14:textId="369BF3AA" w:rsidR="00B734AD" w:rsidRPr="00B7403A" w:rsidRDefault="00B734AD" w:rsidP="0068254B">
            <w:pPr>
              <w:pStyle w:val="TAC"/>
            </w:pPr>
            <w:r>
              <w:t>17.34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28D54" w14:textId="088A650E" w:rsidR="00B734AD" w:rsidRPr="00B7403A" w:rsidRDefault="00B734AD" w:rsidP="0068254B">
            <w:pPr>
              <w:pStyle w:val="TAC"/>
            </w:pPr>
            <w:r>
              <w:t>17.23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0AB23" w14:textId="19082EE7" w:rsidR="00B734AD" w:rsidRPr="00B7403A" w:rsidRDefault="00B734AD" w:rsidP="0068254B">
            <w:pPr>
              <w:pStyle w:val="TAC"/>
            </w:pPr>
            <w:r>
              <w:t>16.85</w:t>
            </w:r>
          </w:p>
        </w:tc>
      </w:tr>
      <w:tr w:rsidR="00B734AD" w:rsidRPr="00535898" w14:paraId="0D6EC972" w14:textId="2601FD5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8C3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5FD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9679" w14:textId="4E53F8C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7D18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D318" w14:textId="2BBA1F46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F06D2" w14:textId="7970E215" w:rsidR="00B734AD" w:rsidRPr="00535898" w:rsidRDefault="00B734AD" w:rsidP="0068254B">
            <w:pPr>
              <w:pStyle w:val="TAC"/>
            </w:pPr>
            <w:r>
              <w:t>19.6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9E81" w14:textId="17DF8878" w:rsidR="00B734AD" w:rsidRPr="00B7403A" w:rsidRDefault="00B734AD" w:rsidP="0068254B">
            <w:pPr>
              <w:pStyle w:val="TAC"/>
            </w:pPr>
            <w:r>
              <w:t>19.05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DF6B4" w14:textId="40537672" w:rsidR="00B734AD" w:rsidRPr="00B7403A" w:rsidRDefault="00B734AD" w:rsidP="0068254B">
            <w:pPr>
              <w:pStyle w:val="TAC"/>
            </w:pPr>
            <w:r>
              <w:t>19.05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98BF" w14:textId="3BDD1CCE" w:rsidR="00B734AD" w:rsidRPr="00B7403A" w:rsidRDefault="00B734AD" w:rsidP="0068254B">
            <w:pPr>
              <w:pStyle w:val="TAC"/>
            </w:pPr>
            <w:r>
              <w:t>18.5</w:t>
            </w:r>
            <w:r w:rsidR="0010334A">
              <w:t>0</w:t>
            </w:r>
          </w:p>
        </w:tc>
      </w:tr>
      <w:tr w:rsidR="00B734AD" w:rsidRPr="00535898" w14:paraId="718A47E5" w14:textId="55D0A7D2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9B9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888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D9F2" w14:textId="47D4B72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DB26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086" w14:textId="44BB4631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6A5B" w14:textId="61C026A4" w:rsidR="00B734AD" w:rsidRPr="00535898" w:rsidRDefault="00B734AD" w:rsidP="0068254B">
            <w:pPr>
              <w:pStyle w:val="TAC"/>
            </w:pPr>
            <w:r>
              <w:t>20.32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12658" w14:textId="7583108C" w:rsidR="00B734AD" w:rsidRPr="00B7403A" w:rsidRDefault="00B734AD" w:rsidP="0068254B">
            <w:pPr>
              <w:pStyle w:val="TAC"/>
            </w:pPr>
            <w:r>
              <w:t>19.59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34B4" w14:textId="5CF3BB45" w:rsidR="00B734AD" w:rsidRPr="00B7403A" w:rsidRDefault="00B734AD" w:rsidP="0068254B">
            <w:pPr>
              <w:pStyle w:val="TAC"/>
            </w:pPr>
            <w:r>
              <w:t>19.48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30FF9" w14:textId="07666054" w:rsidR="00B734AD" w:rsidRPr="00B7403A" w:rsidRDefault="00B734AD" w:rsidP="0068254B">
            <w:pPr>
              <w:pStyle w:val="TAC"/>
            </w:pPr>
            <w:r>
              <w:t>18.93</w:t>
            </w:r>
          </w:p>
        </w:tc>
      </w:tr>
      <w:tr w:rsidR="00B734AD" w:rsidRPr="00535898" w14:paraId="3D684509" w14:textId="16489C2D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748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489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AC9E" w14:textId="26E5B03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F8E5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5EAE" w14:textId="64F1E2D1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6F35" w14:textId="23974755" w:rsidR="00B734AD" w:rsidRPr="00535898" w:rsidRDefault="00B734AD" w:rsidP="0068254B">
            <w:pPr>
              <w:pStyle w:val="TAC"/>
            </w:pPr>
            <w:r>
              <w:t>18.66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95E9F" w14:textId="401ECA76" w:rsidR="00B734AD" w:rsidRPr="00B7403A" w:rsidRDefault="00B734AD" w:rsidP="0068254B">
            <w:pPr>
              <w:pStyle w:val="TAC"/>
            </w:pPr>
            <w:r>
              <w:t>18.18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CE3C3" w14:textId="0D642754" w:rsidR="00B734AD" w:rsidRPr="00B7403A" w:rsidRDefault="00B734AD" w:rsidP="0068254B">
            <w:pPr>
              <w:pStyle w:val="TAC"/>
            </w:pPr>
            <w:r>
              <w:t>18.12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C2038" w14:textId="7D8A31EE" w:rsidR="00B734AD" w:rsidRPr="00B7403A" w:rsidRDefault="00B734AD" w:rsidP="0068254B">
            <w:pPr>
              <w:pStyle w:val="TAC"/>
            </w:pPr>
            <w:r>
              <w:t>17.66</w:t>
            </w:r>
          </w:p>
        </w:tc>
      </w:tr>
      <w:tr w:rsidR="00B734AD" w:rsidRPr="00535898" w14:paraId="6DE12BED" w14:textId="528CF52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8A1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BB8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C072" w14:textId="5A200F4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BB2A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2DB9" w14:textId="7F19A251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CE83" w14:textId="7D9854FA" w:rsidR="00B734AD" w:rsidRPr="00535898" w:rsidRDefault="00B734AD" w:rsidP="0068254B">
            <w:pPr>
              <w:pStyle w:val="TAC"/>
            </w:pPr>
            <w:r>
              <w:t>19.52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BC47D" w14:textId="7849F797" w:rsidR="00B734AD" w:rsidRPr="00B7403A" w:rsidRDefault="00B734AD" w:rsidP="0068254B">
            <w:pPr>
              <w:pStyle w:val="TAC"/>
            </w:pPr>
            <w:r>
              <w:t>18.93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C8088" w14:textId="56456C26" w:rsidR="00B734AD" w:rsidRPr="00B7403A" w:rsidRDefault="00B734AD" w:rsidP="0068254B">
            <w:pPr>
              <w:pStyle w:val="TAC"/>
            </w:pPr>
            <w:r>
              <w:t>18.71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6FB32" w14:textId="2CA6DE88" w:rsidR="00B734AD" w:rsidRPr="00B7403A" w:rsidRDefault="00B734AD" w:rsidP="0068254B">
            <w:pPr>
              <w:pStyle w:val="TAC"/>
            </w:pPr>
            <w:r>
              <w:t>18.2</w:t>
            </w:r>
            <w:r w:rsidR="0010334A">
              <w:t>0</w:t>
            </w:r>
          </w:p>
        </w:tc>
      </w:tr>
      <w:tr w:rsidR="00B734AD" w:rsidRPr="00535898" w14:paraId="072650FF" w14:textId="14FF6EF4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616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9094" w14:textId="77777777" w:rsidR="00B734AD" w:rsidRDefault="00B734AD" w:rsidP="00B734AD">
            <w:pPr>
              <w:pStyle w:val="TAC"/>
            </w:pPr>
            <w:r w:rsidRPr="00535898">
              <w:t>120kHz</w:t>
            </w:r>
          </w:p>
          <w:p w14:paraId="3EB94241" w14:textId="0F6D72BE" w:rsidR="00B734AD" w:rsidRPr="00535898" w:rsidRDefault="00B734AD" w:rsidP="00B734AD">
            <w:pPr>
              <w:pStyle w:val="TAC"/>
            </w:pPr>
            <w:r w:rsidRPr="00535898">
              <w:t>200MHz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7F2B" w14:textId="6E1DFD3D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805F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77A1" w14:textId="42EB29FA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356E3" w14:textId="5800F780" w:rsidR="00B734AD" w:rsidRPr="00535898" w:rsidRDefault="00B734AD" w:rsidP="0068254B">
            <w:pPr>
              <w:pStyle w:val="TAC"/>
            </w:pPr>
            <w:r>
              <w:t>17.61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35604" w14:textId="48AC5D2E" w:rsidR="00B734AD" w:rsidRPr="00B7403A" w:rsidRDefault="00B734AD" w:rsidP="0068254B">
            <w:pPr>
              <w:pStyle w:val="TAC"/>
            </w:pPr>
            <w:r>
              <w:t>17.18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219D1" w14:textId="4052D535" w:rsidR="00B734AD" w:rsidRPr="00B7403A" w:rsidRDefault="00B734AD" w:rsidP="0068254B">
            <w:pPr>
              <w:pStyle w:val="TAC"/>
            </w:pPr>
            <w:r>
              <w:t>17.05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4C8D" w14:textId="5BF9E3B6" w:rsidR="00B734AD" w:rsidRPr="00B7403A" w:rsidRDefault="00B734AD" w:rsidP="0068254B">
            <w:pPr>
              <w:pStyle w:val="TAC"/>
            </w:pPr>
            <w:r>
              <w:t>16.67</w:t>
            </w:r>
          </w:p>
        </w:tc>
      </w:tr>
      <w:tr w:rsidR="00B734AD" w:rsidRPr="00535898" w14:paraId="4403CCC3" w14:textId="719582C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5EB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063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8DD4" w14:textId="15659678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BEAD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E9AF" w14:textId="3599AA8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9CE2F" w14:textId="3823CCEE" w:rsidR="00B734AD" w:rsidRPr="00535898" w:rsidRDefault="00B734AD" w:rsidP="0068254B">
            <w:pPr>
              <w:pStyle w:val="TAC"/>
            </w:pPr>
            <w:r>
              <w:t>18.08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0AFD" w14:textId="7A9E2A66" w:rsidR="00B734AD" w:rsidRPr="00B7403A" w:rsidRDefault="00B734AD" w:rsidP="0068254B">
            <w:pPr>
              <w:pStyle w:val="TAC"/>
            </w:pPr>
            <w:r>
              <w:t>17.6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2339" w14:textId="44CA1F35" w:rsidR="00B734AD" w:rsidRPr="00B7403A" w:rsidRDefault="00B734AD" w:rsidP="0068254B">
            <w:pPr>
              <w:pStyle w:val="TAC"/>
            </w:pPr>
            <w:r>
              <w:t>17.34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1589" w14:textId="1CA1B30F" w:rsidR="00B734AD" w:rsidRPr="00B7403A" w:rsidRDefault="00B734AD" w:rsidP="0068254B">
            <w:pPr>
              <w:pStyle w:val="TAC"/>
            </w:pPr>
            <w:r>
              <w:t>16.96</w:t>
            </w:r>
          </w:p>
        </w:tc>
      </w:tr>
      <w:tr w:rsidR="00B734AD" w:rsidRPr="00535898" w14:paraId="371BE1C7" w14:textId="3D34E024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D35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A05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896B" w14:textId="3BD4E48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96DA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FFE4" w14:textId="32720B17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128C" w14:textId="5079A1B9" w:rsidR="00B734AD" w:rsidRPr="00535898" w:rsidRDefault="00B734AD" w:rsidP="0068254B">
            <w:pPr>
              <w:pStyle w:val="TAC"/>
            </w:pPr>
            <w:r>
              <w:t>16.95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4055" w14:textId="1576DBC1" w:rsidR="00B734AD" w:rsidRPr="00B7403A" w:rsidRDefault="00B734AD" w:rsidP="0068254B">
            <w:pPr>
              <w:pStyle w:val="TAC"/>
            </w:pPr>
            <w:r>
              <w:t>16.59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74282" w14:textId="191BFCA3" w:rsidR="00B734AD" w:rsidRPr="00B7403A" w:rsidRDefault="00B734AD" w:rsidP="0068254B">
            <w:pPr>
              <w:pStyle w:val="TAC"/>
            </w:pPr>
            <w:r>
              <w:t>16.44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7A7D6" w14:textId="025EF62F" w:rsidR="00B734AD" w:rsidRPr="00B7403A" w:rsidRDefault="00B734AD" w:rsidP="0068254B">
            <w:pPr>
              <w:pStyle w:val="TAC"/>
            </w:pPr>
            <w:r>
              <w:t>16.16</w:t>
            </w:r>
          </w:p>
        </w:tc>
      </w:tr>
      <w:tr w:rsidR="00B734AD" w:rsidRPr="00535898" w14:paraId="1291813D" w14:textId="5F3E7FA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477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153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EA61" w14:textId="079EE38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6992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FA2F" w14:textId="5E676988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353AD" w14:textId="653E192F" w:rsidR="00B734AD" w:rsidRPr="00535898" w:rsidRDefault="00B734AD" w:rsidP="0068254B">
            <w:pPr>
              <w:pStyle w:val="TAC"/>
            </w:pPr>
            <w:r>
              <w:t>17.38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77362" w14:textId="0BD946B8" w:rsidR="00B734AD" w:rsidRPr="00B7403A" w:rsidRDefault="00B734AD" w:rsidP="0068254B">
            <w:pPr>
              <w:pStyle w:val="TAC"/>
            </w:pPr>
            <w:r>
              <w:t>17.01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FEA75" w14:textId="61B7BE86" w:rsidR="00B734AD" w:rsidRPr="00B7403A" w:rsidRDefault="00B734AD" w:rsidP="0068254B">
            <w:pPr>
              <w:pStyle w:val="TAC"/>
            </w:pPr>
            <w:r>
              <w:t>16.75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0B5F" w14:textId="18B3DD20" w:rsidR="00B734AD" w:rsidRPr="00B7403A" w:rsidRDefault="00B734AD" w:rsidP="0068254B">
            <w:pPr>
              <w:pStyle w:val="TAC"/>
            </w:pPr>
            <w:r>
              <w:t>16.4</w:t>
            </w:r>
            <w:r w:rsidR="0010334A">
              <w:t>0</w:t>
            </w:r>
          </w:p>
        </w:tc>
      </w:tr>
      <w:tr w:rsidR="00B734AD" w:rsidRPr="00535898" w14:paraId="662B1AF0" w14:textId="45253652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733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8D6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82A2" w14:textId="27F5220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4F00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9E26" w14:textId="36FC9BE4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42176" w14:textId="1A591E42" w:rsidR="00B734AD" w:rsidRPr="00535898" w:rsidRDefault="00B734AD" w:rsidP="0068254B">
            <w:pPr>
              <w:pStyle w:val="TAC"/>
            </w:pPr>
            <w:r>
              <w:t>18.24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D4EB" w14:textId="297ABEE3" w:rsidR="00B734AD" w:rsidRPr="00B7403A" w:rsidRDefault="00B734AD" w:rsidP="0068254B">
            <w:pPr>
              <w:pStyle w:val="TAC"/>
            </w:pPr>
            <w:r>
              <w:t>17.77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06CA" w14:textId="39DAB574" w:rsidR="00B734AD" w:rsidRPr="00B7403A" w:rsidRDefault="00B734AD" w:rsidP="0068254B">
            <w:pPr>
              <w:pStyle w:val="TAC"/>
            </w:pPr>
            <w:r>
              <w:t>17.60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1B68A" w14:textId="5FFD126C" w:rsidR="00B734AD" w:rsidRPr="00B7403A" w:rsidRDefault="00B734AD" w:rsidP="0068254B">
            <w:pPr>
              <w:pStyle w:val="TAC"/>
            </w:pPr>
            <w:r>
              <w:t>17.19</w:t>
            </w:r>
          </w:p>
        </w:tc>
      </w:tr>
      <w:tr w:rsidR="00B734AD" w:rsidRPr="00535898" w14:paraId="33DF57D9" w14:textId="39E4A24D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D3B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E3F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E4C7" w14:textId="110C74D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77AA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98A4" w14:textId="44D7017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D5455" w14:textId="67EA78F4" w:rsidR="00B734AD" w:rsidRPr="00535898" w:rsidRDefault="00B734AD" w:rsidP="0068254B">
            <w:pPr>
              <w:pStyle w:val="TAC"/>
            </w:pPr>
            <w:r>
              <w:t>19.31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B7167" w14:textId="64F9CD39" w:rsidR="00B734AD" w:rsidRPr="00B7403A" w:rsidRDefault="00B734AD" w:rsidP="0068254B">
            <w:pPr>
              <w:pStyle w:val="TAC"/>
            </w:pPr>
            <w:r>
              <w:t>18.73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EE445" w14:textId="7C0F42D2" w:rsidR="00B734AD" w:rsidRPr="00B7403A" w:rsidRDefault="00B734AD" w:rsidP="0068254B">
            <w:pPr>
              <w:pStyle w:val="TAC"/>
            </w:pPr>
            <w:r>
              <w:t>18.37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33978" w14:textId="0AB8B219" w:rsidR="00B734AD" w:rsidRPr="00B7403A" w:rsidRDefault="00B734AD" w:rsidP="0068254B">
            <w:pPr>
              <w:pStyle w:val="TAC"/>
            </w:pPr>
            <w:r>
              <w:t>17.89</w:t>
            </w:r>
          </w:p>
        </w:tc>
      </w:tr>
      <w:tr w:rsidR="00B734AD" w:rsidRPr="00535898" w14:paraId="6CC35EB3" w14:textId="2F306DBD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50E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B71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9D69" w14:textId="5004F99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C918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729E" w14:textId="004D785C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ED17" w14:textId="292F2493" w:rsidR="00B734AD" w:rsidRPr="00535898" w:rsidRDefault="00B734AD" w:rsidP="0068254B">
            <w:pPr>
              <w:pStyle w:val="TAC"/>
            </w:pPr>
            <w:r>
              <w:t>17.56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39A81" w14:textId="5E42FDD7" w:rsidR="00B734AD" w:rsidRPr="00B7403A" w:rsidRDefault="00B734AD" w:rsidP="0068254B">
            <w:pPr>
              <w:pStyle w:val="TAC"/>
            </w:pPr>
            <w:r>
              <w:t>17.16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2A06" w14:textId="70837350" w:rsidR="00B734AD" w:rsidRPr="00B7403A" w:rsidRDefault="00B734AD" w:rsidP="0068254B">
            <w:pPr>
              <w:pStyle w:val="TAC"/>
            </w:pPr>
            <w:r>
              <w:t>16.96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EA786" w14:textId="6A951C08" w:rsidR="00B734AD" w:rsidRPr="00B7403A" w:rsidRDefault="00B734AD" w:rsidP="0068254B">
            <w:pPr>
              <w:pStyle w:val="TAC"/>
            </w:pPr>
            <w:r>
              <w:t>16.63</w:t>
            </w:r>
          </w:p>
        </w:tc>
      </w:tr>
      <w:tr w:rsidR="00B734AD" w:rsidRPr="00535898" w14:paraId="7A8871F5" w14:textId="319DC4E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511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4E0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FDC5" w14:textId="10A74747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5F7B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E7A0" w14:textId="57627B9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2DC78" w14:textId="109ADF84" w:rsidR="00B734AD" w:rsidRPr="00535898" w:rsidRDefault="00B734AD" w:rsidP="0068254B">
            <w:pPr>
              <w:pStyle w:val="TAC"/>
            </w:pPr>
            <w:r>
              <w:t>18.57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C004" w14:textId="6790616E" w:rsidR="00B734AD" w:rsidRPr="00B7403A" w:rsidRDefault="00B734AD" w:rsidP="0068254B">
            <w:pPr>
              <w:pStyle w:val="TAC"/>
            </w:pPr>
            <w:r>
              <w:t>18.1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AA197" w14:textId="7DEBBC2B" w:rsidR="00B734AD" w:rsidRPr="00B7403A" w:rsidRDefault="00B734AD" w:rsidP="0068254B">
            <w:pPr>
              <w:pStyle w:val="TAC"/>
            </w:pPr>
            <w:r>
              <w:t>17.69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7AA43" w14:textId="4736E6AC" w:rsidR="00B734AD" w:rsidRPr="00B7403A" w:rsidRDefault="00B734AD" w:rsidP="0068254B">
            <w:pPr>
              <w:pStyle w:val="TAC"/>
            </w:pPr>
            <w:r>
              <w:t>17.3</w:t>
            </w:r>
            <w:r w:rsidR="0010334A">
              <w:t>0</w:t>
            </w:r>
          </w:p>
        </w:tc>
      </w:tr>
      <w:tr w:rsidR="00B734AD" w:rsidRPr="00535898" w14:paraId="38A7F308" w14:textId="316B85BC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BDA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F8E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4B80" w14:textId="73ADF4B6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2CF6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D3CD" w14:textId="476F74C1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785F7" w14:textId="207D82B4" w:rsidR="00B734AD" w:rsidRPr="00535898" w:rsidRDefault="00B734AD" w:rsidP="0068254B">
            <w:pPr>
              <w:pStyle w:val="TAC"/>
            </w:pPr>
            <w:r>
              <w:t>19.73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2D545" w14:textId="65E522AB" w:rsidR="00B734AD" w:rsidRPr="00B7403A" w:rsidRDefault="00B734AD" w:rsidP="0068254B">
            <w:pPr>
              <w:pStyle w:val="TAC"/>
            </w:pPr>
            <w:r>
              <w:t>19.11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06F22" w14:textId="579EC46A" w:rsidR="00B734AD" w:rsidRPr="00B7403A" w:rsidRDefault="00B734AD" w:rsidP="0068254B">
            <w:pPr>
              <w:pStyle w:val="TAC"/>
            </w:pPr>
            <w:r>
              <w:t>19.01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5C63" w14:textId="30C1A6EB" w:rsidR="00B734AD" w:rsidRPr="00B7403A" w:rsidRDefault="00B734AD" w:rsidP="0068254B">
            <w:pPr>
              <w:pStyle w:val="TAC"/>
            </w:pPr>
            <w:r>
              <w:t>18.48</w:t>
            </w:r>
          </w:p>
        </w:tc>
      </w:tr>
      <w:tr w:rsidR="00B734AD" w:rsidRPr="00535898" w14:paraId="2841294C" w14:textId="7A42E255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D33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744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30A4" w14:textId="3F6422B6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D88D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4BF3" w14:textId="18E73A20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6817" w14:textId="0A0BEC44" w:rsidR="00B734AD" w:rsidRPr="00535898" w:rsidRDefault="00B734AD" w:rsidP="0068254B">
            <w:pPr>
              <w:pStyle w:val="TAC"/>
            </w:pPr>
            <w:r>
              <w:t>20.67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113D" w14:textId="226FF6BB" w:rsidR="00B734AD" w:rsidRPr="00B7403A" w:rsidRDefault="00B734AD" w:rsidP="0068254B">
            <w:pPr>
              <w:pStyle w:val="TAC"/>
            </w:pPr>
            <w:r>
              <w:t>19.91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CDBA" w14:textId="00E20E06" w:rsidR="00B734AD" w:rsidRPr="00B7403A" w:rsidRDefault="00B734AD" w:rsidP="0068254B">
            <w:pPr>
              <w:pStyle w:val="TAC"/>
            </w:pPr>
            <w:r>
              <w:t>19.63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1C2B3" w14:textId="102D5120" w:rsidR="00B734AD" w:rsidRPr="00B7403A" w:rsidRDefault="00B734AD" w:rsidP="0068254B">
            <w:pPr>
              <w:pStyle w:val="TAC"/>
            </w:pPr>
            <w:r>
              <w:t>19.05</w:t>
            </w:r>
          </w:p>
        </w:tc>
      </w:tr>
      <w:tr w:rsidR="00B734AD" w:rsidRPr="00535898" w14:paraId="257469DF" w14:textId="3FC7358D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51A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9F6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188D" w14:textId="7B09A0D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7C84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9CA3" w14:textId="12D2620D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36EF" w14:textId="06739B03" w:rsidR="00B734AD" w:rsidRPr="00535898" w:rsidRDefault="00B734AD" w:rsidP="0068254B">
            <w:pPr>
              <w:pStyle w:val="TAC"/>
            </w:pPr>
            <w:r>
              <w:t>18.83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B20C8" w14:textId="3C591A08" w:rsidR="00B734AD" w:rsidRPr="00B7403A" w:rsidRDefault="00B734AD" w:rsidP="0068254B">
            <w:pPr>
              <w:pStyle w:val="TAC"/>
            </w:pPr>
            <w:r>
              <w:t>18.32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843B8" w14:textId="7B40A4CA" w:rsidR="00B734AD" w:rsidRPr="00B7403A" w:rsidRDefault="00B734AD" w:rsidP="0068254B">
            <w:pPr>
              <w:pStyle w:val="TAC"/>
            </w:pPr>
            <w:r>
              <w:t>18.13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E4B0C" w14:textId="358E049A" w:rsidR="00B734AD" w:rsidRPr="00B7403A" w:rsidRDefault="00B734AD" w:rsidP="0068254B">
            <w:pPr>
              <w:pStyle w:val="TAC"/>
            </w:pPr>
            <w:r>
              <w:t>17.67</w:t>
            </w:r>
          </w:p>
        </w:tc>
      </w:tr>
      <w:tr w:rsidR="00B734AD" w:rsidRPr="00535898" w14:paraId="5F46D143" w14:textId="3471E99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25A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2E1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D0D8" w14:textId="533A8E0C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E528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FE94" w14:textId="55262418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CE8FD" w14:textId="1C0E7F4F" w:rsidR="00B734AD" w:rsidRPr="00535898" w:rsidRDefault="00B734AD" w:rsidP="0068254B">
            <w:pPr>
              <w:pStyle w:val="TAC"/>
            </w:pPr>
            <w:r>
              <w:t>19.75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B872C" w14:textId="4148844A" w:rsidR="00B734AD" w:rsidRPr="00B7403A" w:rsidRDefault="00B734AD" w:rsidP="0068254B">
            <w:pPr>
              <w:pStyle w:val="TAC"/>
            </w:pPr>
            <w:r>
              <w:t>19.12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46CFE" w14:textId="79FEC474" w:rsidR="00B734AD" w:rsidRPr="00B7403A" w:rsidRDefault="00B734AD" w:rsidP="0068254B">
            <w:pPr>
              <w:pStyle w:val="TAC"/>
            </w:pPr>
            <w:r>
              <w:t>18.71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3F92" w14:textId="245368D4" w:rsidR="00B734AD" w:rsidRPr="00B7403A" w:rsidRDefault="00B734AD" w:rsidP="0068254B">
            <w:pPr>
              <w:pStyle w:val="TAC"/>
            </w:pPr>
            <w:r>
              <w:t>18.24</w:t>
            </w:r>
          </w:p>
        </w:tc>
      </w:tr>
      <w:tr w:rsidR="00B734AD" w:rsidRPr="00535898" w14:paraId="37BF3F14" w14:textId="03BF9078" w:rsidTr="003B4FEF">
        <w:trPr>
          <w:trHeight w:val="300"/>
          <w:jc w:val="center"/>
        </w:trPr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C366" w14:textId="0D84F71D" w:rsidR="00B734AD" w:rsidRPr="00535898" w:rsidRDefault="00B734AD" w:rsidP="00B734AD">
            <w:pPr>
              <w:pStyle w:val="TAC"/>
            </w:pPr>
            <w:r w:rsidRPr="00535898">
              <w:t>Disabled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A117" w14:textId="77777777" w:rsidR="00B734AD" w:rsidRDefault="00B734AD" w:rsidP="00B734AD">
            <w:pPr>
              <w:pStyle w:val="TAC"/>
            </w:pPr>
            <w:r w:rsidRPr="00535898">
              <w:t>60kHz</w:t>
            </w:r>
          </w:p>
          <w:p w14:paraId="6CEFD913" w14:textId="12ED4BF5" w:rsidR="00B734AD" w:rsidRPr="00535898" w:rsidRDefault="00B734AD" w:rsidP="00B734AD">
            <w:pPr>
              <w:pStyle w:val="TAC"/>
            </w:pPr>
            <w:r w:rsidRPr="00535898">
              <w:t>50MHz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9082" w14:textId="251EBC9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A690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CC44" w14:textId="404330FC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27F6" w14:textId="7336BC88" w:rsidR="00B734AD" w:rsidRPr="00B7403A" w:rsidRDefault="00B734AD" w:rsidP="0068254B">
            <w:pPr>
              <w:pStyle w:val="TAC"/>
            </w:pPr>
            <w:r>
              <w:t>17.21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8ACF" w14:textId="1607ED7E" w:rsidR="00B734AD" w:rsidRPr="00B7403A" w:rsidRDefault="00B734AD" w:rsidP="0068254B">
            <w:pPr>
              <w:pStyle w:val="TAC"/>
            </w:pPr>
            <w:r>
              <w:t>16.92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3B0E6" w14:textId="3DC39140" w:rsidR="00B734AD" w:rsidRPr="00B7403A" w:rsidRDefault="00B734AD" w:rsidP="0068254B">
            <w:pPr>
              <w:pStyle w:val="TAC"/>
            </w:pPr>
            <w:r>
              <w:t>16.91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6098F" w14:textId="2EE96189" w:rsidR="00B734AD" w:rsidRPr="00B7403A" w:rsidRDefault="00B734AD" w:rsidP="0068254B">
            <w:pPr>
              <w:pStyle w:val="TAC"/>
            </w:pPr>
            <w:r>
              <w:t>16.63</w:t>
            </w:r>
          </w:p>
        </w:tc>
      </w:tr>
      <w:tr w:rsidR="00B734AD" w:rsidRPr="00535898" w14:paraId="5294A560" w14:textId="5379951B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C21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D93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36E6" w14:textId="31066B9A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D6F8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B186" w14:textId="5DBB6F1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8E16" w14:textId="15EBAE83" w:rsidR="00B734AD" w:rsidRPr="00B7403A" w:rsidRDefault="00B734AD" w:rsidP="0068254B">
            <w:pPr>
              <w:pStyle w:val="TAC"/>
            </w:pPr>
            <w:r>
              <w:t>17.71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B6D04" w14:textId="492EAFBF" w:rsidR="00B734AD" w:rsidRPr="00B7403A" w:rsidRDefault="00B734AD" w:rsidP="0068254B">
            <w:pPr>
              <w:pStyle w:val="TAC"/>
            </w:pPr>
            <w:r>
              <w:t>17.37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CFBFD" w14:textId="12A80883" w:rsidR="00B734AD" w:rsidRPr="00B7403A" w:rsidRDefault="00B734AD" w:rsidP="0068254B">
            <w:pPr>
              <w:pStyle w:val="TAC"/>
            </w:pPr>
            <w:r>
              <w:t>17.36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04B2" w14:textId="4A4F9A6A" w:rsidR="00B734AD" w:rsidRPr="00B7403A" w:rsidRDefault="00B734AD" w:rsidP="0068254B">
            <w:pPr>
              <w:pStyle w:val="TAC"/>
            </w:pPr>
            <w:r>
              <w:t>17.04</w:t>
            </w:r>
          </w:p>
        </w:tc>
      </w:tr>
      <w:tr w:rsidR="00B734AD" w:rsidRPr="00535898" w14:paraId="2EFC3859" w14:textId="6A73235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045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27A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9499" w14:textId="5BF931F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7923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1F75" w14:textId="53857F90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FCB5" w14:textId="0D9289DF" w:rsidR="00B734AD" w:rsidRPr="00B7403A" w:rsidRDefault="00B734AD" w:rsidP="0068254B">
            <w:pPr>
              <w:pStyle w:val="TAC"/>
            </w:pPr>
            <w:r>
              <w:t>16.71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032D2" w14:textId="1F191C56" w:rsidR="00B734AD" w:rsidRPr="00B7403A" w:rsidRDefault="00B734AD" w:rsidP="0068254B">
            <w:pPr>
              <w:pStyle w:val="TAC"/>
            </w:pPr>
            <w:r>
              <w:t>16.43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48574" w14:textId="535B4F46" w:rsidR="00B734AD" w:rsidRPr="00B7403A" w:rsidRDefault="00B734AD" w:rsidP="0068254B">
            <w:pPr>
              <w:pStyle w:val="TAC"/>
            </w:pPr>
            <w:r>
              <w:t>16.43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F920D" w14:textId="6AE39F95" w:rsidR="00B734AD" w:rsidRPr="00B7403A" w:rsidRDefault="00B734AD" w:rsidP="0068254B">
            <w:pPr>
              <w:pStyle w:val="TAC"/>
            </w:pPr>
            <w:r>
              <w:t>16.17</w:t>
            </w:r>
          </w:p>
        </w:tc>
      </w:tr>
      <w:tr w:rsidR="00B734AD" w:rsidRPr="00535898" w14:paraId="790BB16D" w14:textId="7C32E79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6FF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233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BFF5" w14:textId="4C626B36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D378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AF03" w14:textId="7A872847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0CCB" w14:textId="49BFDEEB" w:rsidR="00B734AD" w:rsidRPr="00B7403A" w:rsidRDefault="00B734AD" w:rsidP="0068254B">
            <w:pPr>
              <w:pStyle w:val="TAC"/>
            </w:pPr>
            <w:r>
              <w:t>17.11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F8C69" w14:textId="2160E2F0" w:rsidR="00B734AD" w:rsidRPr="00B7403A" w:rsidRDefault="00B734AD" w:rsidP="0068254B">
            <w:pPr>
              <w:pStyle w:val="TAC"/>
            </w:pPr>
            <w:r>
              <w:t>16.79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DAC8" w14:textId="70FD076B" w:rsidR="00B734AD" w:rsidRPr="00B7403A" w:rsidRDefault="00B734AD" w:rsidP="0068254B">
            <w:pPr>
              <w:pStyle w:val="TAC"/>
            </w:pPr>
            <w:r>
              <w:t>16.81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AA6A1" w14:textId="396E177B" w:rsidR="00B734AD" w:rsidRPr="00B7403A" w:rsidRDefault="00B734AD" w:rsidP="0068254B">
            <w:pPr>
              <w:pStyle w:val="TAC"/>
            </w:pPr>
            <w:r>
              <w:t>16.51</w:t>
            </w:r>
          </w:p>
        </w:tc>
      </w:tr>
      <w:tr w:rsidR="00B734AD" w:rsidRPr="00535898" w14:paraId="4E0A93EC" w14:textId="10073932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B63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55F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D9A5" w14:textId="070C86E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901F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AE6F" w14:textId="4B73526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F0C0B" w14:textId="60D7ABF8" w:rsidR="00B734AD" w:rsidRPr="00B7403A" w:rsidRDefault="00B734AD" w:rsidP="0068254B">
            <w:pPr>
              <w:pStyle w:val="TAC"/>
            </w:pPr>
            <w:r>
              <w:t>17.77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159AE" w14:textId="1CEEE6E8" w:rsidR="00B734AD" w:rsidRPr="00B7403A" w:rsidRDefault="00B734AD" w:rsidP="0068254B">
            <w:pPr>
              <w:pStyle w:val="TAC"/>
            </w:pPr>
            <w:r>
              <w:t>17.41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B7731" w14:textId="36128FA7" w:rsidR="00B734AD" w:rsidRPr="00B7403A" w:rsidRDefault="00B734AD" w:rsidP="0068254B">
            <w:pPr>
              <w:pStyle w:val="TAC"/>
            </w:pPr>
            <w:r>
              <w:t>17.43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9EA51" w14:textId="4F87A95E" w:rsidR="00B734AD" w:rsidRPr="00B7403A" w:rsidRDefault="00B734AD" w:rsidP="0068254B">
            <w:pPr>
              <w:pStyle w:val="TAC"/>
            </w:pPr>
            <w:r>
              <w:t>17.11</w:t>
            </w:r>
          </w:p>
        </w:tc>
      </w:tr>
      <w:tr w:rsidR="00B734AD" w:rsidRPr="00535898" w14:paraId="0B38E56B" w14:textId="630ECCE9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91C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6E1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1ACF" w14:textId="6B034B7A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73F5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421E" w14:textId="62F07A51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6D67" w14:textId="4A9A5D3E" w:rsidR="00B734AD" w:rsidRPr="00B7403A" w:rsidRDefault="00B734AD" w:rsidP="0068254B">
            <w:pPr>
              <w:pStyle w:val="TAC"/>
            </w:pPr>
            <w:r>
              <w:t>18.2</w:t>
            </w:r>
            <w:r w:rsidR="002F6AC8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02FA" w14:textId="141D2455" w:rsidR="00B734AD" w:rsidRPr="00B7403A" w:rsidRDefault="00B734AD" w:rsidP="0068254B">
            <w:pPr>
              <w:pStyle w:val="TAC"/>
            </w:pPr>
            <w:r>
              <w:t>17.85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34932" w14:textId="011DD635" w:rsidR="00B734AD" w:rsidRPr="00B7403A" w:rsidRDefault="00B734AD" w:rsidP="0068254B">
            <w:pPr>
              <w:pStyle w:val="TAC"/>
            </w:pPr>
            <w:r>
              <w:t>17.79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FC48" w14:textId="22795344" w:rsidR="00B734AD" w:rsidRPr="00B7403A" w:rsidRDefault="00B734AD" w:rsidP="0068254B">
            <w:pPr>
              <w:pStyle w:val="TAC"/>
            </w:pPr>
            <w:r>
              <w:t>17.47</w:t>
            </w:r>
          </w:p>
        </w:tc>
      </w:tr>
      <w:tr w:rsidR="00B734AD" w:rsidRPr="00535898" w14:paraId="336D3AFB" w14:textId="7DF6451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5B9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B75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8E5A" w14:textId="031D31B0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009E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72C8" w14:textId="6C0A224A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496C3" w14:textId="437E38AC" w:rsidR="00B734AD" w:rsidRPr="00B7403A" w:rsidRDefault="00B734AD" w:rsidP="0068254B">
            <w:pPr>
              <w:pStyle w:val="TAC"/>
            </w:pPr>
            <w:r>
              <w:t>17.23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8352C" w14:textId="3D078062" w:rsidR="00B734AD" w:rsidRPr="00B7403A" w:rsidRDefault="00B734AD" w:rsidP="0068254B">
            <w:pPr>
              <w:pStyle w:val="TAC"/>
            </w:pPr>
            <w:r>
              <w:t>16.93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5C085" w14:textId="70AF6F3D" w:rsidR="00B734AD" w:rsidRPr="00B7403A" w:rsidRDefault="00B734AD" w:rsidP="0068254B">
            <w:pPr>
              <w:pStyle w:val="TAC"/>
            </w:pPr>
            <w:r>
              <w:t>16.93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6B6D6" w14:textId="237C228F" w:rsidR="00B734AD" w:rsidRPr="00B7403A" w:rsidRDefault="00B734AD" w:rsidP="0068254B">
            <w:pPr>
              <w:pStyle w:val="TAC"/>
            </w:pPr>
            <w:r>
              <w:t>16.64</w:t>
            </w:r>
          </w:p>
        </w:tc>
      </w:tr>
      <w:tr w:rsidR="00B734AD" w:rsidRPr="00535898" w14:paraId="285979CE" w14:textId="41612442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1E8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008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3E2A" w14:textId="55723A9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CC84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B613" w14:textId="30BCA806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0072B" w14:textId="5C51013D" w:rsidR="00B734AD" w:rsidRPr="00B7403A" w:rsidRDefault="00B734AD" w:rsidP="0068254B">
            <w:pPr>
              <w:pStyle w:val="TAC"/>
            </w:pPr>
            <w:r>
              <w:t>17.62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08B28" w14:textId="63D50F95" w:rsidR="00B734AD" w:rsidRPr="00B7403A" w:rsidRDefault="00B734AD" w:rsidP="0068254B">
            <w:pPr>
              <w:pStyle w:val="TAC"/>
            </w:pPr>
            <w:r>
              <w:t>17.29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5956E" w14:textId="154B7C03" w:rsidR="00B734AD" w:rsidRPr="00B7403A" w:rsidRDefault="00B734AD" w:rsidP="0068254B">
            <w:pPr>
              <w:pStyle w:val="TAC"/>
            </w:pPr>
            <w:r>
              <w:t>17.23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8BCD6" w14:textId="6C468D08" w:rsidR="00B734AD" w:rsidRPr="00B7403A" w:rsidRDefault="00B734AD" w:rsidP="0068254B">
            <w:pPr>
              <w:pStyle w:val="TAC"/>
            </w:pPr>
            <w:r>
              <w:t>16.94</w:t>
            </w:r>
          </w:p>
        </w:tc>
      </w:tr>
      <w:tr w:rsidR="00B734AD" w:rsidRPr="00535898" w14:paraId="43B26274" w14:textId="383134C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46C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5DD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2D6A" w14:textId="577DEE1D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F31B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241B" w14:textId="5A198300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F03B" w14:textId="2AA96A70" w:rsidR="00B734AD" w:rsidRPr="00B7403A" w:rsidRDefault="00B734AD" w:rsidP="0068254B">
            <w:pPr>
              <w:pStyle w:val="TAC"/>
            </w:pPr>
            <w:r>
              <w:t>19.15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C2FF" w14:textId="1216BE94" w:rsidR="00B734AD" w:rsidRPr="00B7403A" w:rsidRDefault="00B734AD" w:rsidP="0068254B">
            <w:pPr>
              <w:pStyle w:val="TAC"/>
            </w:pPr>
            <w:r>
              <w:t>18.7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B568F" w14:textId="0BE1400E" w:rsidR="00B734AD" w:rsidRPr="00B7403A" w:rsidRDefault="00B734AD" w:rsidP="0068254B">
            <w:pPr>
              <w:pStyle w:val="TAC"/>
            </w:pPr>
            <w:r>
              <w:t>18.72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C596" w14:textId="699D57E0" w:rsidR="00B734AD" w:rsidRPr="00B7403A" w:rsidRDefault="00B734AD" w:rsidP="0068254B">
            <w:pPr>
              <w:pStyle w:val="TAC"/>
            </w:pPr>
            <w:r>
              <w:t>18.35</w:t>
            </w:r>
          </w:p>
        </w:tc>
      </w:tr>
      <w:tr w:rsidR="00B734AD" w:rsidRPr="00535898" w14:paraId="4873BC7B" w14:textId="3B7FE3E8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5ED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C86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F126" w14:textId="3D1C7CDD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3CC1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C55A" w14:textId="2A817A9D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1250" w14:textId="0D99FD20" w:rsidR="00B734AD" w:rsidRPr="00B7403A" w:rsidRDefault="00B734AD" w:rsidP="0068254B">
            <w:pPr>
              <w:pStyle w:val="TAC"/>
            </w:pPr>
            <w:r>
              <w:t>19.8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11DD3" w14:textId="12EE4EA2" w:rsidR="00B734AD" w:rsidRPr="00B7403A" w:rsidRDefault="00B734AD" w:rsidP="0068254B">
            <w:pPr>
              <w:pStyle w:val="TAC"/>
            </w:pPr>
            <w:r>
              <w:t>19.25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B512E" w14:textId="5B631F11" w:rsidR="00B734AD" w:rsidRPr="00B7403A" w:rsidRDefault="00B734AD" w:rsidP="0068254B">
            <w:pPr>
              <w:pStyle w:val="TAC"/>
            </w:pPr>
            <w:r>
              <w:t>19.23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72202" w14:textId="544122D6" w:rsidR="00B734AD" w:rsidRPr="00B7403A" w:rsidRDefault="00B734AD" w:rsidP="0068254B">
            <w:pPr>
              <w:pStyle w:val="TAC"/>
            </w:pPr>
            <w:r>
              <w:t>18.75</w:t>
            </w:r>
          </w:p>
        </w:tc>
      </w:tr>
      <w:tr w:rsidR="00B734AD" w:rsidRPr="00535898" w14:paraId="16B6A16D" w14:textId="0DC081B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3531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750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CB1C" w14:textId="52984727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E024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9F4B" w14:textId="5532E8AA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8E24" w14:textId="7EA53559" w:rsidR="00B734AD" w:rsidRPr="00B7403A" w:rsidRDefault="00B734AD" w:rsidP="0068254B">
            <w:pPr>
              <w:pStyle w:val="TAC"/>
            </w:pPr>
            <w:r>
              <w:t>18.44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4C8C6" w14:textId="5B4B6382" w:rsidR="00B734AD" w:rsidRPr="00B7403A" w:rsidRDefault="00B734AD" w:rsidP="0068254B">
            <w:pPr>
              <w:pStyle w:val="TAC"/>
            </w:pPr>
            <w:r>
              <w:t>18.03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C0811" w14:textId="04ABC20B" w:rsidR="00B734AD" w:rsidRPr="00B7403A" w:rsidRDefault="00B734AD" w:rsidP="0068254B">
            <w:pPr>
              <w:pStyle w:val="TAC"/>
            </w:pPr>
            <w:r>
              <w:t>18.04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C2A69" w14:textId="61E24C40" w:rsidR="00B734AD" w:rsidRPr="00B7403A" w:rsidRDefault="00B734AD" w:rsidP="0068254B">
            <w:pPr>
              <w:pStyle w:val="TAC"/>
            </w:pPr>
            <w:r>
              <w:t>17.67</w:t>
            </w:r>
          </w:p>
        </w:tc>
      </w:tr>
      <w:tr w:rsidR="00B734AD" w:rsidRPr="00535898" w14:paraId="155ABACF" w14:textId="7833C014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AEF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BF9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4AD6" w14:textId="77105DF4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C4D1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4DF0" w14:textId="3D904C80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21FE4" w14:textId="22FC8C5F" w:rsidR="00B734AD" w:rsidRPr="00B7403A" w:rsidRDefault="00B734AD" w:rsidP="0068254B">
            <w:pPr>
              <w:pStyle w:val="TAC"/>
            </w:pPr>
            <w:r>
              <w:t>19.17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984DB" w14:textId="76355714" w:rsidR="00B734AD" w:rsidRPr="00B7403A" w:rsidRDefault="00B734AD" w:rsidP="0068254B">
            <w:pPr>
              <w:pStyle w:val="TAC"/>
            </w:pPr>
            <w:r>
              <w:t>18.67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10CC4" w14:textId="4C3FE4EE" w:rsidR="00B734AD" w:rsidRPr="00B7403A" w:rsidRDefault="00B734AD" w:rsidP="0068254B">
            <w:pPr>
              <w:pStyle w:val="TAC"/>
            </w:pPr>
            <w:r>
              <w:t>18.61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CB979" w14:textId="41940B4A" w:rsidR="00B734AD" w:rsidRPr="00B7403A" w:rsidRDefault="00B734AD" w:rsidP="0068254B">
            <w:pPr>
              <w:pStyle w:val="TAC"/>
            </w:pPr>
            <w:r>
              <w:t>18.18</w:t>
            </w:r>
          </w:p>
        </w:tc>
      </w:tr>
      <w:tr w:rsidR="00B734AD" w:rsidRPr="00535898" w14:paraId="2E895304" w14:textId="24443AB0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DD2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EFCA" w14:textId="77777777" w:rsidR="00B734AD" w:rsidRDefault="00B734AD" w:rsidP="00B734AD">
            <w:pPr>
              <w:pStyle w:val="TAC"/>
            </w:pPr>
            <w:r w:rsidRPr="00535898">
              <w:t>120kHz</w:t>
            </w:r>
          </w:p>
          <w:p w14:paraId="659B9E0D" w14:textId="5C398C4B" w:rsidR="00B734AD" w:rsidRPr="00535898" w:rsidRDefault="00B734AD" w:rsidP="00B734AD">
            <w:pPr>
              <w:pStyle w:val="TAC"/>
            </w:pPr>
            <w:r w:rsidRPr="00535898">
              <w:t>50MHz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33FD" w14:textId="4BE81B97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2D87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6BDB" w14:textId="490C9283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3B3E" w14:textId="4DA1E7DC" w:rsidR="00B734AD" w:rsidRPr="00B7403A" w:rsidRDefault="00B734AD" w:rsidP="0068254B">
            <w:pPr>
              <w:pStyle w:val="TAC"/>
            </w:pPr>
            <w:r>
              <w:t>16.57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9669" w14:textId="775A86D5" w:rsidR="00B734AD" w:rsidRPr="00B7403A" w:rsidRDefault="00B734AD" w:rsidP="0068254B">
            <w:pPr>
              <w:pStyle w:val="TAC"/>
            </w:pPr>
            <w:r>
              <w:t>16.29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FAF6E" w14:textId="4A3E5C7F" w:rsidR="00B734AD" w:rsidRPr="00B7403A" w:rsidRDefault="00B734AD" w:rsidP="0068254B">
            <w:pPr>
              <w:pStyle w:val="TAC"/>
            </w:pPr>
            <w:r>
              <w:t>16.31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C42C8" w14:textId="67820021" w:rsidR="00B734AD" w:rsidRPr="00B7403A" w:rsidRDefault="00B734AD" w:rsidP="0068254B">
            <w:pPr>
              <w:pStyle w:val="TAC"/>
            </w:pPr>
            <w:r>
              <w:t>16.04</w:t>
            </w:r>
          </w:p>
        </w:tc>
      </w:tr>
      <w:tr w:rsidR="00B734AD" w:rsidRPr="00535898" w14:paraId="6746D6EA" w14:textId="67EAF27B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077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998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8B5B" w14:textId="57050FC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0351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0B6C" w14:textId="56F4943B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9F0AC" w14:textId="5748CA79" w:rsidR="00B734AD" w:rsidRPr="00B7403A" w:rsidRDefault="00B734AD" w:rsidP="0068254B">
            <w:pPr>
              <w:pStyle w:val="TAC"/>
            </w:pPr>
            <w:r>
              <w:t>17.11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F6269" w14:textId="66F3A139" w:rsidR="00B734AD" w:rsidRPr="00B7403A" w:rsidRDefault="00B734AD" w:rsidP="0068254B">
            <w:pPr>
              <w:pStyle w:val="TAC"/>
            </w:pPr>
            <w:r>
              <w:t>16.79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99921" w14:textId="556F4C67" w:rsidR="00B734AD" w:rsidRPr="00B7403A" w:rsidRDefault="00B734AD" w:rsidP="0068254B">
            <w:pPr>
              <w:pStyle w:val="TAC"/>
            </w:pPr>
            <w:r>
              <w:t>16.75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5543E" w14:textId="014BE190" w:rsidR="00B734AD" w:rsidRPr="00B7403A" w:rsidRDefault="00B734AD" w:rsidP="0068254B">
            <w:pPr>
              <w:pStyle w:val="TAC"/>
            </w:pPr>
            <w:r>
              <w:t>16.44</w:t>
            </w:r>
          </w:p>
        </w:tc>
      </w:tr>
      <w:tr w:rsidR="00B734AD" w:rsidRPr="00535898" w14:paraId="2EABD709" w14:textId="395D9628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691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386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A51C" w14:textId="3BCE0AB2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F226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6085" w14:textId="6D208BE3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4F0B" w14:textId="08DC9A43" w:rsidR="00B734AD" w:rsidRPr="00535898" w:rsidRDefault="00B734AD" w:rsidP="0068254B">
            <w:pPr>
              <w:pStyle w:val="TAC"/>
            </w:pPr>
            <w:r>
              <w:t>16</w:t>
            </w:r>
            <w:r w:rsidR="0010334A">
              <w:t>.00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86A07" w14:textId="2B7CEDB0" w:rsidR="00B734AD" w:rsidRPr="00B7403A" w:rsidRDefault="00B734AD" w:rsidP="0068254B">
            <w:pPr>
              <w:pStyle w:val="TAC"/>
            </w:pPr>
            <w:r>
              <w:t>15.73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D04A7" w14:textId="29D2E436" w:rsidR="00B734AD" w:rsidRPr="00B7403A" w:rsidRDefault="00B734AD" w:rsidP="0068254B">
            <w:pPr>
              <w:pStyle w:val="TAC"/>
            </w:pPr>
            <w:r>
              <w:t>15.72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48E2" w14:textId="5718F02F" w:rsidR="00B734AD" w:rsidRPr="00B7403A" w:rsidRDefault="00B734AD" w:rsidP="0068254B">
            <w:pPr>
              <w:pStyle w:val="TAC"/>
            </w:pPr>
            <w:r>
              <w:t>15.48</w:t>
            </w:r>
          </w:p>
        </w:tc>
      </w:tr>
      <w:tr w:rsidR="00B734AD" w:rsidRPr="00535898" w14:paraId="5B52BF0D" w14:textId="4736E37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53E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6D9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E536" w14:textId="5D3A3D8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0F6E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9507" w14:textId="5E6C9AF9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6516" w14:textId="0A1F6AF9" w:rsidR="00B734AD" w:rsidRPr="00535898" w:rsidRDefault="00B734AD" w:rsidP="0068254B">
            <w:pPr>
              <w:pStyle w:val="TAC"/>
            </w:pPr>
            <w:r>
              <w:t>16.53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DA8AF" w14:textId="72B73494" w:rsidR="00B734AD" w:rsidRPr="00B7403A" w:rsidRDefault="00B734AD" w:rsidP="0068254B">
            <w:pPr>
              <w:pStyle w:val="TAC"/>
            </w:pPr>
            <w:r>
              <w:t>16.23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2E9D8" w14:textId="1A89A876" w:rsidR="00B734AD" w:rsidRPr="00B7403A" w:rsidRDefault="00B734AD" w:rsidP="0068254B">
            <w:pPr>
              <w:pStyle w:val="TAC"/>
            </w:pPr>
            <w:r>
              <w:t>16.18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10C26" w14:textId="72C30E9E" w:rsidR="00B734AD" w:rsidRPr="00B7403A" w:rsidRDefault="00B734AD" w:rsidP="0068254B">
            <w:pPr>
              <w:pStyle w:val="TAC"/>
            </w:pPr>
            <w:r>
              <w:t>15.89</w:t>
            </w:r>
          </w:p>
        </w:tc>
      </w:tr>
      <w:tr w:rsidR="00B734AD" w:rsidRPr="00535898" w14:paraId="09673769" w14:textId="4BFBBEF5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01BF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E09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EEE6" w14:textId="2202769A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A753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F6B7" w14:textId="26B7F372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DD8D" w14:textId="72579883" w:rsidR="00B734AD" w:rsidRPr="00535898" w:rsidRDefault="00B734AD" w:rsidP="0068254B">
            <w:pPr>
              <w:pStyle w:val="TAC"/>
            </w:pPr>
            <w:r>
              <w:t>17.15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E885A" w14:textId="79690214" w:rsidR="00B734AD" w:rsidRPr="00B7403A" w:rsidRDefault="00B734AD" w:rsidP="0068254B">
            <w:pPr>
              <w:pStyle w:val="TAC"/>
            </w:pPr>
            <w:r>
              <w:t>16.83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0F60" w14:textId="2E107D3A" w:rsidR="00B734AD" w:rsidRPr="00B7403A" w:rsidRDefault="00B734AD" w:rsidP="0068254B">
            <w:pPr>
              <w:pStyle w:val="TAC"/>
            </w:pPr>
            <w:r>
              <w:t>16.84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99CD7" w14:textId="4014BD02" w:rsidR="00B734AD" w:rsidRPr="00B7403A" w:rsidRDefault="00B734AD" w:rsidP="0068254B">
            <w:pPr>
              <w:pStyle w:val="TAC"/>
            </w:pPr>
            <w:r>
              <w:t>16.51</w:t>
            </w:r>
          </w:p>
        </w:tc>
      </w:tr>
      <w:tr w:rsidR="00B734AD" w:rsidRPr="00535898" w14:paraId="1FC842F3" w14:textId="1E62A3CC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874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11A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CDE4" w14:textId="5750DF48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93B2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F4D8" w14:textId="655CAEC7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8E2E" w14:textId="2582D36D" w:rsidR="00B734AD" w:rsidRPr="00535898" w:rsidRDefault="00B734AD" w:rsidP="0068254B">
            <w:pPr>
              <w:pStyle w:val="TAC"/>
            </w:pPr>
            <w:r>
              <w:t>17.61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B0C90" w14:textId="4C81C442" w:rsidR="00B734AD" w:rsidRPr="00B7403A" w:rsidRDefault="00B734AD" w:rsidP="0068254B">
            <w:pPr>
              <w:pStyle w:val="TAC"/>
            </w:pPr>
            <w:r>
              <w:t>17.26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971B" w14:textId="66B7F263" w:rsidR="00B734AD" w:rsidRPr="00B7403A" w:rsidRDefault="00B734AD" w:rsidP="0068254B">
            <w:pPr>
              <w:pStyle w:val="TAC"/>
            </w:pPr>
            <w:r>
              <w:t>17.20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28BB8" w14:textId="76A3C812" w:rsidR="00B734AD" w:rsidRPr="00B7403A" w:rsidRDefault="00B734AD" w:rsidP="0068254B">
            <w:pPr>
              <w:pStyle w:val="TAC"/>
            </w:pPr>
            <w:r>
              <w:t>16.87</w:t>
            </w:r>
          </w:p>
        </w:tc>
      </w:tr>
      <w:tr w:rsidR="00B734AD" w:rsidRPr="00535898" w14:paraId="620B19B0" w14:textId="3326FE0B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07A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4F7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627D" w14:textId="1C19F3E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3758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EDF4" w14:textId="2800CE3A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AE996" w14:textId="26F5BD90" w:rsidR="00B734AD" w:rsidRPr="00535898" w:rsidRDefault="00B734AD" w:rsidP="0068254B">
            <w:pPr>
              <w:pStyle w:val="TAC"/>
            </w:pPr>
            <w:r>
              <w:t>16.56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1B9E2" w14:textId="2952EFB8" w:rsidR="00B734AD" w:rsidRPr="00B7403A" w:rsidRDefault="00B734AD" w:rsidP="0068254B">
            <w:pPr>
              <w:pStyle w:val="TAC"/>
            </w:pPr>
            <w:r>
              <w:t>16.27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138D9" w14:textId="3C33406A" w:rsidR="00B734AD" w:rsidRPr="00B7403A" w:rsidRDefault="00B734AD" w:rsidP="0068254B">
            <w:pPr>
              <w:pStyle w:val="TAC"/>
            </w:pPr>
            <w:r>
              <w:t>16.29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CAA8F" w14:textId="6DA146D6" w:rsidR="00B734AD" w:rsidRPr="00B7403A" w:rsidRDefault="00B734AD" w:rsidP="0068254B">
            <w:pPr>
              <w:pStyle w:val="TAC"/>
            </w:pPr>
            <w:r>
              <w:t>16</w:t>
            </w:r>
            <w:r w:rsidR="0010334A">
              <w:t>.00</w:t>
            </w:r>
          </w:p>
        </w:tc>
      </w:tr>
      <w:tr w:rsidR="00B734AD" w:rsidRPr="00535898" w14:paraId="1964744E" w14:textId="0758237E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067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66D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D949" w14:textId="14FA0C8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B28B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3D0F" w14:textId="53318A9D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CC99" w14:textId="3C76034C" w:rsidR="00B734AD" w:rsidRPr="00535898" w:rsidRDefault="00B734AD" w:rsidP="0068254B">
            <w:pPr>
              <w:pStyle w:val="TAC"/>
            </w:pPr>
            <w:r>
              <w:t>17.02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1E2E" w14:textId="6DC33437" w:rsidR="00B734AD" w:rsidRPr="00B7403A" w:rsidRDefault="00B734AD" w:rsidP="0068254B">
            <w:pPr>
              <w:pStyle w:val="TAC"/>
            </w:pPr>
            <w:r>
              <w:t>16.66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BF77" w14:textId="1EF7E845" w:rsidR="00B734AD" w:rsidRPr="00B7403A" w:rsidRDefault="00B734AD" w:rsidP="0068254B">
            <w:pPr>
              <w:pStyle w:val="TAC"/>
            </w:pPr>
            <w:r>
              <w:t>16.6</w:t>
            </w:r>
            <w:r w:rsidR="002F6AC8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64FD8" w14:textId="0B5E35CF" w:rsidR="00B734AD" w:rsidRPr="00B7403A" w:rsidRDefault="00B734AD" w:rsidP="0068254B">
            <w:pPr>
              <w:pStyle w:val="TAC"/>
            </w:pPr>
            <w:r>
              <w:t>16.33</w:t>
            </w:r>
          </w:p>
        </w:tc>
      </w:tr>
      <w:tr w:rsidR="00B734AD" w:rsidRPr="00535898" w14:paraId="1ACF5770" w14:textId="1941FEB8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BA7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A6C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8B7E" w14:textId="5657583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4121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7F74" w14:textId="3AFBFF90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8415E" w14:textId="1669471D" w:rsidR="00B734AD" w:rsidRPr="00535898" w:rsidRDefault="00B734AD" w:rsidP="0068254B">
            <w:pPr>
              <w:pStyle w:val="TAC"/>
            </w:pPr>
            <w:r>
              <w:t>18.47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1B46B" w14:textId="74B72208" w:rsidR="00B734AD" w:rsidRPr="00B7403A" w:rsidRDefault="00B734AD" w:rsidP="0068254B">
            <w:pPr>
              <w:pStyle w:val="TAC"/>
            </w:pPr>
            <w:r>
              <w:t>18.07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9E70" w14:textId="13D88988" w:rsidR="00B734AD" w:rsidRPr="00B7403A" w:rsidRDefault="00B734AD" w:rsidP="0068254B">
            <w:pPr>
              <w:pStyle w:val="TAC"/>
            </w:pPr>
            <w:r>
              <w:t>18.06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585E1" w14:textId="3842FCE6" w:rsidR="00B734AD" w:rsidRPr="00B7403A" w:rsidRDefault="00B734AD" w:rsidP="0068254B">
            <w:pPr>
              <w:pStyle w:val="TAC"/>
            </w:pPr>
            <w:r>
              <w:t>17.67</w:t>
            </w:r>
          </w:p>
        </w:tc>
      </w:tr>
      <w:tr w:rsidR="00B734AD" w:rsidRPr="00535898" w14:paraId="7BA012D3" w14:textId="017DC29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3DA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0B9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0E59" w14:textId="604A3EDE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72C1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2ADC" w14:textId="2C21383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6BCF" w14:textId="5FD9E878" w:rsidR="00B734AD" w:rsidRPr="00535898" w:rsidRDefault="00B734AD" w:rsidP="0068254B">
            <w:pPr>
              <w:pStyle w:val="TAC"/>
            </w:pPr>
            <w:r>
              <w:t>19.28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D12B8" w14:textId="30A17715" w:rsidR="00B734AD" w:rsidRPr="00B7403A" w:rsidRDefault="00B734AD" w:rsidP="0068254B">
            <w:pPr>
              <w:pStyle w:val="TAC"/>
            </w:pPr>
            <w:r>
              <w:t>18.77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CFADF" w14:textId="7520E4E5" w:rsidR="00B734AD" w:rsidRPr="00B7403A" w:rsidRDefault="00B734AD" w:rsidP="0068254B">
            <w:pPr>
              <w:pStyle w:val="TAC"/>
            </w:pPr>
            <w:r>
              <w:t>18.65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EB0A9" w14:textId="7CECCDF5" w:rsidR="00B734AD" w:rsidRPr="00B7403A" w:rsidRDefault="00B734AD" w:rsidP="0068254B">
            <w:pPr>
              <w:pStyle w:val="TAC"/>
            </w:pPr>
            <w:r>
              <w:t>18.19</w:t>
            </w:r>
          </w:p>
        </w:tc>
      </w:tr>
      <w:tr w:rsidR="00B734AD" w:rsidRPr="00535898" w14:paraId="20120DC6" w14:textId="72EC17C3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A41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01A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7002" w14:textId="027E7D64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DED0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7C20" w14:textId="7A78350B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BD4F4" w14:textId="7B6D2EF2" w:rsidR="00B734AD" w:rsidRPr="00535898" w:rsidRDefault="00B734AD" w:rsidP="0068254B">
            <w:pPr>
              <w:pStyle w:val="TAC"/>
            </w:pPr>
            <w:r>
              <w:t>17.8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E78E0" w14:textId="3D6222F1" w:rsidR="00B734AD" w:rsidRPr="00B7403A" w:rsidRDefault="00B734AD" w:rsidP="0068254B">
            <w:pPr>
              <w:pStyle w:val="TAC"/>
            </w:pPr>
            <w:r>
              <w:t>17.41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F524B" w14:textId="09FA11C4" w:rsidR="00B734AD" w:rsidRPr="00B7403A" w:rsidRDefault="00B734AD" w:rsidP="0068254B">
            <w:pPr>
              <w:pStyle w:val="TAC"/>
            </w:pPr>
            <w:r>
              <w:t>17.41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88D5F" w14:textId="23A61802" w:rsidR="00B734AD" w:rsidRPr="00B7403A" w:rsidRDefault="00B734AD" w:rsidP="0068254B">
            <w:pPr>
              <w:pStyle w:val="TAC"/>
            </w:pPr>
            <w:r>
              <w:t>17.06</w:t>
            </w:r>
          </w:p>
        </w:tc>
      </w:tr>
      <w:tr w:rsidR="00B734AD" w:rsidRPr="00535898" w14:paraId="7E37C9E2" w14:textId="6E346753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9F31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EFD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1187" w14:textId="2CC19202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3CA3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15D3" w14:textId="105F0C54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DE98B" w14:textId="43EEF5C1" w:rsidR="00B734AD" w:rsidRPr="00535898" w:rsidRDefault="00B734AD" w:rsidP="0068254B">
            <w:pPr>
              <w:pStyle w:val="TAC"/>
            </w:pPr>
            <w:r>
              <w:t>18.62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F0ED" w14:textId="78E347DF" w:rsidR="00B734AD" w:rsidRPr="00B7403A" w:rsidRDefault="00B734AD" w:rsidP="0068254B">
            <w:pPr>
              <w:pStyle w:val="TAC"/>
            </w:pPr>
            <w:r>
              <w:t>18.17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070FA" w14:textId="59884752" w:rsidR="00B734AD" w:rsidRPr="00B7403A" w:rsidRDefault="00B734AD" w:rsidP="0068254B">
            <w:pPr>
              <w:pStyle w:val="TAC"/>
            </w:pPr>
            <w:r>
              <w:t>18.06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D7FB" w14:textId="35F3BCB3" w:rsidR="00B734AD" w:rsidRPr="00B7403A" w:rsidRDefault="00B734AD" w:rsidP="0068254B">
            <w:pPr>
              <w:pStyle w:val="TAC"/>
            </w:pPr>
            <w:r>
              <w:t>17.62</w:t>
            </w:r>
          </w:p>
        </w:tc>
      </w:tr>
      <w:tr w:rsidR="00B734AD" w:rsidRPr="00535898" w14:paraId="31CE40FB" w14:textId="49A6A9B3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8154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996D" w14:textId="77777777" w:rsidR="00B734AD" w:rsidRDefault="00B734AD" w:rsidP="00B734AD">
            <w:pPr>
              <w:pStyle w:val="TAC"/>
            </w:pPr>
            <w:r w:rsidRPr="00535898">
              <w:t>120kHz</w:t>
            </w:r>
          </w:p>
          <w:p w14:paraId="047C63B0" w14:textId="2002621C" w:rsidR="00B734AD" w:rsidRPr="00535898" w:rsidRDefault="00B734AD" w:rsidP="00B734AD">
            <w:pPr>
              <w:pStyle w:val="TAC"/>
            </w:pPr>
            <w:r w:rsidRPr="00535898">
              <w:t>100MHz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0744" w14:textId="5CBAA33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9B9C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9CB1" w14:textId="2D61A23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F650" w14:textId="4156C5E7" w:rsidR="00B734AD" w:rsidRPr="00535898" w:rsidRDefault="00B734AD" w:rsidP="0068254B">
            <w:pPr>
              <w:pStyle w:val="TAC"/>
            </w:pPr>
            <w:r>
              <w:t>16.62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0212" w14:textId="42492B6D" w:rsidR="00B734AD" w:rsidRPr="00B7403A" w:rsidRDefault="00B734AD" w:rsidP="0068254B">
            <w:pPr>
              <w:pStyle w:val="TAC"/>
            </w:pPr>
            <w:r>
              <w:t>16.26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D423" w14:textId="5C24FAB1" w:rsidR="00B734AD" w:rsidRPr="00B7403A" w:rsidRDefault="00B734AD" w:rsidP="0068254B">
            <w:pPr>
              <w:pStyle w:val="TAC"/>
            </w:pPr>
            <w:r>
              <w:t>16.25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1910" w14:textId="629AECCD" w:rsidR="00B734AD" w:rsidRPr="00B7403A" w:rsidRDefault="00B734AD" w:rsidP="0068254B">
            <w:pPr>
              <w:pStyle w:val="TAC"/>
            </w:pPr>
            <w:r>
              <w:t>15.94</w:t>
            </w:r>
          </w:p>
        </w:tc>
      </w:tr>
      <w:tr w:rsidR="00B734AD" w:rsidRPr="00535898" w14:paraId="090DA121" w14:textId="52D336E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E68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38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7CDA" w14:textId="360CDBB0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7CE1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9ABB" w14:textId="1A13F1A3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E88A7" w14:textId="38F31220" w:rsidR="00B734AD" w:rsidRPr="00535898" w:rsidRDefault="00B734AD" w:rsidP="0068254B">
            <w:pPr>
              <w:pStyle w:val="TAC"/>
            </w:pPr>
            <w:r>
              <w:t>17.14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B728" w14:textId="0C13C05B" w:rsidR="00B734AD" w:rsidRPr="00B7403A" w:rsidRDefault="00B734AD" w:rsidP="0068254B">
            <w:pPr>
              <w:pStyle w:val="TAC"/>
            </w:pPr>
            <w:r>
              <w:t>16.77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3D2B" w14:textId="11B23358" w:rsidR="00B734AD" w:rsidRPr="00B7403A" w:rsidRDefault="00B734AD" w:rsidP="0068254B">
            <w:pPr>
              <w:pStyle w:val="TAC"/>
            </w:pPr>
            <w:r>
              <w:t>16.75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E2FB0" w14:textId="5F276079" w:rsidR="00B734AD" w:rsidRPr="00B7403A" w:rsidRDefault="00B734AD" w:rsidP="0068254B">
            <w:pPr>
              <w:pStyle w:val="TAC"/>
            </w:pPr>
            <w:r>
              <w:t>16.4</w:t>
            </w:r>
            <w:r w:rsidR="0010334A">
              <w:t>0</w:t>
            </w:r>
          </w:p>
        </w:tc>
      </w:tr>
      <w:tr w:rsidR="00B734AD" w:rsidRPr="00535898" w14:paraId="1D65E5E1" w14:textId="4BA8186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DDD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318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2F1A" w14:textId="1AC76D1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E159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D232" w14:textId="7EA55231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C6C9" w14:textId="600B1BFB" w:rsidR="00B734AD" w:rsidRPr="00535898" w:rsidRDefault="00B734AD" w:rsidP="0068254B">
            <w:pPr>
              <w:pStyle w:val="TAC"/>
            </w:pPr>
            <w:r>
              <w:t>16.08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DD8D3" w14:textId="6CC708AC" w:rsidR="00B734AD" w:rsidRPr="00B7403A" w:rsidRDefault="00B734AD" w:rsidP="0068254B">
            <w:pPr>
              <w:pStyle w:val="TAC"/>
            </w:pPr>
            <w:r>
              <w:t>15.75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4F568" w14:textId="7C685EAD" w:rsidR="00B734AD" w:rsidRPr="00B7403A" w:rsidRDefault="00B734AD" w:rsidP="0068254B">
            <w:pPr>
              <w:pStyle w:val="TAC"/>
            </w:pPr>
            <w:r>
              <w:t>15.75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CFA5E" w14:textId="549740C8" w:rsidR="00B734AD" w:rsidRPr="00B7403A" w:rsidRDefault="00B734AD" w:rsidP="0068254B">
            <w:pPr>
              <w:pStyle w:val="TAC"/>
            </w:pPr>
            <w:r>
              <w:t>15.48</w:t>
            </w:r>
          </w:p>
        </w:tc>
      </w:tr>
      <w:tr w:rsidR="00B734AD" w:rsidRPr="00535898" w14:paraId="3463D23E" w14:textId="0EDD9E8D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447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7BE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167F" w14:textId="56656B94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EE5E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32BC" w14:textId="1E85786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E94A" w14:textId="253D5B87" w:rsidR="00B734AD" w:rsidRPr="00535898" w:rsidRDefault="00B734AD" w:rsidP="0068254B">
            <w:pPr>
              <w:pStyle w:val="TAC"/>
            </w:pPr>
            <w:r>
              <w:t>16.43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83A69" w14:textId="2AA48F5E" w:rsidR="00B734AD" w:rsidRPr="00B7403A" w:rsidRDefault="00B734AD" w:rsidP="0068254B">
            <w:pPr>
              <w:pStyle w:val="TAC"/>
            </w:pPr>
            <w:r>
              <w:t>16.14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259C7" w14:textId="4B051D64" w:rsidR="00B734AD" w:rsidRPr="00B7403A" w:rsidRDefault="00B734AD" w:rsidP="0068254B">
            <w:pPr>
              <w:pStyle w:val="TAC"/>
            </w:pPr>
            <w:r>
              <w:t>16.07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835C0" w14:textId="04ACEEFB" w:rsidR="00B734AD" w:rsidRPr="00B7403A" w:rsidRDefault="00B734AD" w:rsidP="0068254B">
            <w:pPr>
              <w:pStyle w:val="TAC"/>
            </w:pPr>
            <w:r>
              <w:t>15.8</w:t>
            </w:r>
            <w:r w:rsidR="0010334A">
              <w:t>0</w:t>
            </w:r>
          </w:p>
        </w:tc>
      </w:tr>
      <w:tr w:rsidR="00B734AD" w:rsidRPr="00535898" w14:paraId="0ABA799C" w14:textId="26D2FF3D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4CC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ADF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826B" w14:textId="354B1130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2AB9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CB9C" w14:textId="1E265B7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91100" w14:textId="3DED20BC" w:rsidR="00B734AD" w:rsidRPr="00535898" w:rsidRDefault="00B734AD" w:rsidP="0068254B">
            <w:pPr>
              <w:pStyle w:val="TAC"/>
            </w:pPr>
            <w:r>
              <w:t>17.15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37E2" w14:textId="26AEE104" w:rsidR="00B734AD" w:rsidRPr="00B7403A" w:rsidRDefault="00B734AD" w:rsidP="0068254B">
            <w:pPr>
              <w:pStyle w:val="TAC"/>
            </w:pPr>
            <w:r>
              <w:t>16.8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D615" w14:textId="1E4559A0" w:rsidR="00B734AD" w:rsidRPr="00B7403A" w:rsidRDefault="00B734AD" w:rsidP="0068254B">
            <w:pPr>
              <w:pStyle w:val="TAC"/>
            </w:pPr>
            <w:r>
              <w:t>16.78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67DA3" w14:textId="7958D1AC" w:rsidR="00B734AD" w:rsidRPr="00B7403A" w:rsidRDefault="00B734AD" w:rsidP="0068254B">
            <w:pPr>
              <w:pStyle w:val="TAC"/>
            </w:pPr>
            <w:r>
              <w:t>16.4</w:t>
            </w:r>
            <w:r w:rsidR="0010334A">
              <w:t>0</w:t>
            </w:r>
          </w:p>
        </w:tc>
      </w:tr>
      <w:tr w:rsidR="00B734AD" w:rsidRPr="00535898" w14:paraId="50FE7868" w14:textId="335E8BB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7BB5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6E7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0540" w14:textId="5BAD226A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4012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A185" w14:textId="0CA8B27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02D5" w14:textId="4D0DAC34" w:rsidR="00B734AD" w:rsidRPr="00535898" w:rsidRDefault="00B734AD" w:rsidP="0068254B">
            <w:pPr>
              <w:pStyle w:val="TAC"/>
            </w:pPr>
            <w:r>
              <w:t>17.67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0E90" w14:textId="1C739EA3" w:rsidR="00B734AD" w:rsidRPr="00B7403A" w:rsidRDefault="00B734AD" w:rsidP="0068254B">
            <w:pPr>
              <w:pStyle w:val="TAC"/>
            </w:pPr>
            <w:r>
              <w:t>17.22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9DBD4" w14:textId="658C0FDC" w:rsidR="00B734AD" w:rsidRPr="00B7403A" w:rsidRDefault="00B734AD" w:rsidP="0068254B">
            <w:pPr>
              <w:pStyle w:val="TAC"/>
            </w:pPr>
            <w:r>
              <w:t>17.18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B97B" w14:textId="722B4E97" w:rsidR="00B734AD" w:rsidRPr="00B7403A" w:rsidRDefault="00B734AD" w:rsidP="0068254B">
            <w:pPr>
              <w:pStyle w:val="TAC"/>
            </w:pPr>
            <w:r>
              <w:t>16.85</w:t>
            </w:r>
          </w:p>
        </w:tc>
      </w:tr>
      <w:tr w:rsidR="00B734AD" w:rsidRPr="00535898" w14:paraId="74DA50EC" w14:textId="483280E5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7C0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CA4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9076" w14:textId="65BB0C2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EA51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EB09" w14:textId="789B038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EB95" w14:textId="209433EA" w:rsidR="00B734AD" w:rsidRPr="00535898" w:rsidRDefault="00B734AD" w:rsidP="0068254B">
            <w:pPr>
              <w:pStyle w:val="TAC"/>
            </w:pPr>
            <w:r>
              <w:t>16.58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8935" w14:textId="1A999A2D" w:rsidR="00B734AD" w:rsidRPr="00B7403A" w:rsidRDefault="00B734AD" w:rsidP="0068254B">
            <w:pPr>
              <w:pStyle w:val="TAC"/>
            </w:pPr>
            <w:r>
              <w:t>16.29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3639" w14:textId="494968BA" w:rsidR="00B734AD" w:rsidRPr="00B7403A" w:rsidRDefault="00B734AD" w:rsidP="0068254B">
            <w:pPr>
              <w:pStyle w:val="TAC"/>
            </w:pPr>
            <w:r>
              <w:t>16.25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7A988" w14:textId="0272DD10" w:rsidR="00B734AD" w:rsidRPr="00B7403A" w:rsidRDefault="00B734AD" w:rsidP="0068254B">
            <w:pPr>
              <w:pStyle w:val="TAC"/>
            </w:pPr>
            <w:r>
              <w:t>15.94</w:t>
            </w:r>
          </w:p>
        </w:tc>
      </w:tr>
      <w:tr w:rsidR="00B734AD" w:rsidRPr="00535898" w14:paraId="175B6F30" w14:textId="737FA629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A0B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4B3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BE5F" w14:textId="0EE2DBE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153D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66A8" w14:textId="690D4B7B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E7836" w14:textId="7098567F" w:rsidR="00B734AD" w:rsidRPr="00535898" w:rsidRDefault="00B734AD" w:rsidP="0068254B">
            <w:pPr>
              <w:pStyle w:val="TAC"/>
            </w:pPr>
            <w:r>
              <w:t>16.94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CAE4" w14:textId="11BC645A" w:rsidR="00B734AD" w:rsidRPr="00B7403A" w:rsidRDefault="00B734AD" w:rsidP="0068254B">
            <w:pPr>
              <w:pStyle w:val="TAC"/>
            </w:pPr>
            <w:r>
              <w:t>16.59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6401F" w14:textId="20438070" w:rsidR="00B734AD" w:rsidRPr="00B7403A" w:rsidRDefault="00B734AD" w:rsidP="0068254B">
            <w:pPr>
              <w:pStyle w:val="TAC"/>
            </w:pPr>
            <w:r>
              <w:t>16.51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67859" w14:textId="0B975900" w:rsidR="00B734AD" w:rsidRPr="00B7403A" w:rsidRDefault="00B734AD" w:rsidP="0068254B">
            <w:pPr>
              <w:pStyle w:val="TAC"/>
            </w:pPr>
            <w:r>
              <w:t>16.21</w:t>
            </w:r>
          </w:p>
        </w:tc>
      </w:tr>
      <w:tr w:rsidR="00B734AD" w:rsidRPr="00535898" w14:paraId="21428838" w14:textId="10138EC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9D2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9F2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BD94" w14:textId="083246B1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DBFC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5140" w14:textId="5E2D4C9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9A45" w14:textId="6C52B6E9" w:rsidR="00B734AD" w:rsidRPr="00535898" w:rsidRDefault="00B734AD" w:rsidP="0068254B">
            <w:pPr>
              <w:pStyle w:val="TAC"/>
            </w:pPr>
            <w:r>
              <w:t>18.7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5008" w14:textId="3C3FECD3" w:rsidR="00B734AD" w:rsidRPr="00B7403A" w:rsidRDefault="00B734AD" w:rsidP="0068254B">
            <w:pPr>
              <w:pStyle w:val="TAC"/>
            </w:pPr>
            <w:r>
              <w:t>18.2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9B48E" w14:textId="58A30C7F" w:rsidR="00B734AD" w:rsidRPr="00B7403A" w:rsidRDefault="00B734AD" w:rsidP="0068254B">
            <w:pPr>
              <w:pStyle w:val="TAC"/>
            </w:pPr>
            <w:r>
              <w:t>18.22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34B9" w14:textId="5F70A00E" w:rsidR="00B734AD" w:rsidRPr="00B7403A" w:rsidRDefault="00B734AD" w:rsidP="0068254B">
            <w:pPr>
              <w:pStyle w:val="TAC"/>
            </w:pPr>
            <w:r>
              <w:t>17.8</w:t>
            </w:r>
            <w:r w:rsidR="0010334A">
              <w:t>0</w:t>
            </w:r>
          </w:p>
        </w:tc>
      </w:tr>
      <w:tr w:rsidR="00B734AD" w:rsidRPr="00535898" w14:paraId="36DAC449" w14:textId="4E48722D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57F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726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9550" w14:textId="11BC925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678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F5D4" w14:textId="02948AC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C5C18" w14:textId="3D152B3C" w:rsidR="00B734AD" w:rsidRPr="00535898" w:rsidRDefault="00B734AD" w:rsidP="0068254B">
            <w:pPr>
              <w:pStyle w:val="TAC"/>
            </w:pPr>
            <w:r>
              <w:t>19.27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2F950" w14:textId="75CB99C6" w:rsidR="00B734AD" w:rsidRPr="00B7403A" w:rsidRDefault="00B734AD" w:rsidP="0068254B">
            <w:pPr>
              <w:pStyle w:val="TAC"/>
            </w:pPr>
            <w:r>
              <w:t>18.69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ABFD4" w14:textId="3E4B3834" w:rsidR="00B734AD" w:rsidRPr="00B7403A" w:rsidRDefault="00B734AD" w:rsidP="0068254B">
            <w:pPr>
              <w:pStyle w:val="TAC"/>
            </w:pPr>
            <w:r>
              <w:t>18.60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10170" w14:textId="105C2788" w:rsidR="00B734AD" w:rsidRPr="00B7403A" w:rsidRDefault="00B734AD" w:rsidP="0068254B">
            <w:pPr>
              <w:pStyle w:val="TAC"/>
            </w:pPr>
            <w:r>
              <w:t>18.12</w:t>
            </w:r>
          </w:p>
        </w:tc>
      </w:tr>
      <w:tr w:rsidR="00B734AD" w:rsidRPr="00535898" w14:paraId="3F7A4E32" w14:textId="5AB0FE6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EE0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96AD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48A8" w14:textId="4B8ED537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3EC0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5744" w14:textId="1B570D7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42607" w14:textId="702882B2" w:rsidR="00B734AD" w:rsidRPr="00535898" w:rsidRDefault="00B734AD" w:rsidP="0068254B">
            <w:pPr>
              <w:pStyle w:val="TAC"/>
            </w:pPr>
            <w:r>
              <w:t>17.79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91937" w14:textId="1ED73825" w:rsidR="00B734AD" w:rsidRPr="00B7403A" w:rsidRDefault="00B734AD" w:rsidP="0068254B">
            <w:pPr>
              <w:pStyle w:val="TAC"/>
            </w:pPr>
            <w:r>
              <w:t>17.36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350C" w14:textId="1F43B804" w:rsidR="00B734AD" w:rsidRPr="00B7403A" w:rsidRDefault="00B734AD" w:rsidP="0068254B">
            <w:pPr>
              <w:pStyle w:val="TAC"/>
            </w:pPr>
            <w:r>
              <w:t>17.33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C91A7" w14:textId="3A653A30" w:rsidR="00B734AD" w:rsidRPr="00B7403A" w:rsidRDefault="00B734AD" w:rsidP="0068254B">
            <w:pPr>
              <w:pStyle w:val="TAC"/>
            </w:pPr>
            <w:r>
              <w:t>16.92</w:t>
            </w:r>
          </w:p>
        </w:tc>
      </w:tr>
      <w:tr w:rsidR="00B734AD" w:rsidRPr="00535898" w14:paraId="48C6A98E" w14:textId="0A0CA483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128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F4F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E12E" w14:textId="44C2A0AB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6AB1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DEFE" w14:textId="185CF3DC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F1498" w14:textId="5D2AE810" w:rsidR="00B734AD" w:rsidRPr="00535898" w:rsidRDefault="00B734AD" w:rsidP="0068254B">
            <w:pPr>
              <w:pStyle w:val="TAC"/>
            </w:pPr>
            <w:r>
              <w:t>18.48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49FC" w14:textId="4191969E" w:rsidR="00B734AD" w:rsidRPr="00B7403A" w:rsidRDefault="00B734AD" w:rsidP="0068254B">
            <w:pPr>
              <w:pStyle w:val="TAC"/>
            </w:pPr>
            <w:r>
              <w:t>17.98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EC3C" w14:textId="03F744A1" w:rsidR="00B734AD" w:rsidRPr="00B7403A" w:rsidRDefault="00B734AD" w:rsidP="0068254B">
            <w:pPr>
              <w:pStyle w:val="TAC"/>
            </w:pPr>
            <w:r>
              <w:t>17.86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FE33" w14:textId="58761C9A" w:rsidR="00B734AD" w:rsidRPr="00B7403A" w:rsidRDefault="00B734AD" w:rsidP="0068254B">
            <w:pPr>
              <w:pStyle w:val="TAC"/>
            </w:pPr>
            <w:r>
              <w:t>17.44</w:t>
            </w:r>
          </w:p>
        </w:tc>
      </w:tr>
      <w:tr w:rsidR="00B734AD" w:rsidRPr="00535898" w14:paraId="3C664657" w14:textId="5A979E60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811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9608" w14:textId="77777777" w:rsidR="00B734AD" w:rsidRDefault="00B734AD" w:rsidP="00B734AD">
            <w:pPr>
              <w:pStyle w:val="TAC"/>
            </w:pPr>
            <w:r w:rsidRPr="00535898">
              <w:t>120kHz</w:t>
            </w:r>
          </w:p>
          <w:p w14:paraId="0E6D4986" w14:textId="66A92FAB" w:rsidR="00B734AD" w:rsidRPr="00535898" w:rsidRDefault="00B734AD" w:rsidP="00B734AD">
            <w:pPr>
              <w:pStyle w:val="TAC"/>
            </w:pPr>
            <w:r w:rsidRPr="00535898">
              <w:t>200MHz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4345" w14:textId="3A92C9BB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5A46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0FB6" w14:textId="50B8F63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CDCA2" w14:textId="5215A253" w:rsidR="00B734AD" w:rsidRPr="00535898" w:rsidRDefault="00B734AD" w:rsidP="0068254B">
            <w:pPr>
              <w:pStyle w:val="TAC"/>
            </w:pPr>
            <w:r>
              <w:t>16.82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8610B" w14:textId="094C0790" w:rsidR="00B734AD" w:rsidRPr="00B7403A" w:rsidRDefault="00B734AD" w:rsidP="0068254B">
            <w:pPr>
              <w:pStyle w:val="TAC"/>
            </w:pPr>
            <w:r>
              <w:t>16.46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A6CD0" w14:textId="4010906E" w:rsidR="00B734AD" w:rsidRPr="00B7403A" w:rsidRDefault="00B734AD" w:rsidP="0068254B">
            <w:pPr>
              <w:pStyle w:val="TAC"/>
            </w:pPr>
            <w:r>
              <w:t>16.34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BD64" w14:textId="46341FA1" w:rsidR="00B734AD" w:rsidRPr="00B7403A" w:rsidRDefault="00B734AD" w:rsidP="0068254B">
            <w:pPr>
              <w:pStyle w:val="TAC"/>
            </w:pPr>
            <w:r>
              <w:t>16.04</w:t>
            </w:r>
          </w:p>
        </w:tc>
      </w:tr>
      <w:tr w:rsidR="00B734AD" w:rsidRPr="00535898" w14:paraId="7908DB56" w14:textId="75A56A1C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B06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5F9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2883" w14:textId="5B24643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E396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BB99" w14:textId="3415BE4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ED69A" w14:textId="2301354D" w:rsidR="00B734AD" w:rsidRPr="00535898" w:rsidRDefault="00B734AD" w:rsidP="0068254B">
            <w:pPr>
              <w:pStyle w:val="TAC"/>
            </w:pPr>
            <w:r>
              <w:t>17.23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32B5" w14:textId="44CAE2D3" w:rsidR="00B734AD" w:rsidRPr="00B7403A" w:rsidRDefault="00B734AD" w:rsidP="0068254B">
            <w:pPr>
              <w:pStyle w:val="TAC"/>
            </w:pPr>
            <w:r>
              <w:t>16.83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D28C0" w14:textId="5681B1CA" w:rsidR="00B734AD" w:rsidRPr="00B7403A" w:rsidRDefault="00B734AD" w:rsidP="0068254B">
            <w:pPr>
              <w:pStyle w:val="TAC"/>
            </w:pPr>
            <w:r>
              <w:t>16.64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4AAA2" w14:textId="58AE3B9A" w:rsidR="00B734AD" w:rsidRPr="00B7403A" w:rsidRDefault="00B734AD" w:rsidP="0068254B">
            <w:pPr>
              <w:pStyle w:val="TAC"/>
            </w:pPr>
            <w:r>
              <w:t>16.29</w:t>
            </w:r>
          </w:p>
        </w:tc>
      </w:tr>
      <w:tr w:rsidR="00B734AD" w:rsidRPr="00535898" w14:paraId="28BD09A1" w14:textId="1072E970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010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93E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C728" w14:textId="2AC6464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12E4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61A2" w14:textId="48178AF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4626E" w14:textId="27FE92CE" w:rsidR="00B734AD" w:rsidRPr="00535898" w:rsidRDefault="00B734AD" w:rsidP="0068254B">
            <w:pPr>
              <w:pStyle w:val="TAC"/>
            </w:pPr>
            <w:r>
              <w:t>16.2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6C4F8" w14:textId="366C8561" w:rsidR="00B734AD" w:rsidRPr="00B7403A" w:rsidRDefault="00B734AD" w:rsidP="0068254B">
            <w:pPr>
              <w:pStyle w:val="TAC"/>
            </w:pPr>
            <w:r>
              <w:t>15.91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CAC39" w14:textId="488E6674" w:rsidR="00B734AD" w:rsidRPr="00B7403A" w:rsidRDefault="00B734AD" w:rsidP="0068254B">
            <w:pPr>
              <w:pStyle w:val="TAC"/>
            </w:pPr>
            <w:r>
              <w:t>15.79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2656" w14:textId="2F31742A" w:rsidR="00B734AD" w:rsidRPr="00B7403A" w:rsidRDefault="00B734AD" w:rsidP="0068254B">
            <w:pPr>
              <w:pStyle w:val="TAC"/>
            </w:pPr>
            <w:r>
              <w:t>15.53</w:t>
            </w:r>
          </w:p>
        </w:tc>
      </w:tr>
      <w:tr w:rsidR="00B734AD" w:rsidRPr="00535898" w14:paraId="3F6A93F2" w14:textId="6D35710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81E6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5CC7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FA75" w14:textId="143C85C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553C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CD05" w14:textId="46EC3129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7524" w14:textId="7B57E20B" w:rsidR="00B734AD" w:rsidRPr="00535898" w:rsidRDefault="00B734AD" w:rsidP="0068254B">
            <w:pPr>
              <w:pStyle w:val="TAC"/>
            </w:pPr>
            <w:r>
              <w:t>16.58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B386" w14:textId="7C45B413" w:rsidR="00B734AD" w:rsidRPr="00B7403A" w:rsidRDefault="00B734AD" w:rsidP="0068254B">
            <w:pPr>
              <w:pStyle w:val="TAC"/>
            </w:pPr>
            <w:r>
              <w:t>16.27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8B4" w14:textId="19FD4257" w:rsidR="00B734AD" w:rsidRPr="00B7403A" w:rsidRDefault="00B734AD" w:rsidP="0068254B">
            <w:pPr>
              <w:pStyle w:val="TAC"/>
            </w:pPr>
            <w:r>
              <w:t>16.07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234F" w14:textId="17423458" w:rsidR="00B734AD" w:rsidRPr="00B7403A" w:rsidRDefault="00B734AD" w:rsidP="0068254B">
            <w:pPr>
              <w:pStyle w:val="TAC"/>
            </w:pPr>
            <w:r>
              <w:t>15.78</w:t>
            </w:r>
          </w:p>
        </w:tc>
      </w:tr>
      <w:tr w:rsidR="00B734AD" w:rsidRPr="00535898" w14:paraId="517BD899" w14:textId="62804F8F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D24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ED8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E215" w14:textId="226FC6B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31C0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385D" w14:textId="6203B5BA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056C8" w14:textId="7587BE66" w:rsidR="00B734AD" w:rsidRPr="00535898" w:rsidRDefault="00B734AD" w:rsidP="0068254B">
            <w:pPr>
              <w:pStyle w:val="TAC"/>
            </w:pPr>
            <w:r>
              <w:t>17.38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DEB68" w14:textId="191A34F1" w:rsidR="00B734AD" w:rsidRPr="00B7403A" w:rsidRDefault="00B734AD" w:rsidP="0068254B">
            <w:pPr>
              <w:pStyle w:val="TAC"/>
            </w:pPr>
            <w:r>
              <w:t>16.98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456C8" w14:textId="23E6C10C" w:rsidR="00B734AD" w:rsidRPr="00B7403A" w:rsidRDefault="00B734AD" w:rsidP="0068254B">
            <w:pPr>
              <w:pStyle w:val="TAC"/>
            </w:pPr>
            <w:r>
              <w:t>16.85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1430" w14:textId="61DED993" w:rsidR="00B734AD" w:rsidRPr="00B7403A" w:rsidRDefault="00B734AD" w:rsidP="0068254B">
            <w:pPr>
              <w:pStyle w:val="TAC"/>
            </w:pPr>
            <w:r>
              <w:t>16.48</w:t>
            </w:r>
          </w:p>
        </w:tc>
      </w:tr>
      <w:tr w:rsidR="00B734AD" w:rsidRPr="00535898" w14:paraId="563A1C2C" w14:textId="13085D37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6742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054C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28E6" w14:textId="454F94E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D5CC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CF92" w14:textId="40C5615E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D801" w14:textId="73A047C3" w:rsidR="00B734AD" w:rsidRPr="00535898" w:rsidRDefault="00B734AD" w:rsidP="0068254B">
            <w:pPr>
              <w:pStyle w:val="TAC"/>
            </w:pPr>
            <w:r>
              <w:t>18.33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9A4FD" w14:textId="1D6DB4BB" w:rsidR="00B734AD" w:rsidRPr="00B7403A" w:rsidRDefault="00B734AD" w:rsidP="0068254B">
            <w:pPr>
              <w:pStyle w:val="TAC"/>
            </w:pPr>
            <w:r>
              <w:t>17.86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A06EC" w14:textId="6688C119" w:rsidR="00B734AD" w:rsidRPr="00B7403A" w:rsidRDefault="00B734AD" w:rsidP="0068254B">
            <w:pPr>
              <w:pStyle w:val="TAC"/>
            </w:pPr>
            <w:r>
              <w:t>17.56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CD07C" w14:textId="3D4DD2CA" w:rsidR="00B734AD" w:rsidRPr="00B7403A" w:rsidRDefault="00B734AD" w:rsidP="0068254B">
            <w:pPr>
              <w:pStyle w:val="TAC"/>
            </w:pPr>
            <w:r>
              <w:t>17.16</w:t>
            </w:r>
          </w:p>
        </w:tc>
      </w:tr>
      <w:tr w:rsidR="00B734AD" w:rsidRPr="00535898" w14:paraId="0612A662" w14:textId="12070628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299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D95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095F" w14:textId="16097849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336B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424D" w14:textId="67A3E537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5230" w14:textId="66EDF5A7" w:rsidR="00B734AD" w:rsidRPr="00535898" w:rsidRDefault="00B734AD" w:rsidP="0068254B">
            <w:pPr>
              <w:pStyle w:val="TAC"/>
            </w:pPr>
            <w:r>
              <w:t>16.75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66211" w14:textId="14BB1FBC" w:rsidR="00B734AD" w:rsidRPr="00B7403A" w:rsidRDefault="00B734AD" w:rsidP="0068254B">
            <w:pPr>
              <w:pStyle w:val="TAC"/>
            </w:pPr>
            <w:r>
              <w:t>16.41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F3E8" w14:textId="2764D0D2" w:rsidR="00B734AD" w:rsidRPr="00B7403A" w:rsidRDefault="00B734AD" w:rsidP="0068254B">
            <w:pPr>
              <w:pStyle w:val="TAC"/>
            </w:pPr>
            <w:r>
              <w:t>16.28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3EF98" w14:textId="6D9C68EB" w:rsidR="00B734AD" w:rsidRPr="00B7403A" w:rsidRDefault="00B734AD" w:rsidP="0068254B">
            <w:pPr>
              <w:pStyle w:val="TAC"/>
            </w:pPr>
            <w:r>
              <w:t>15.97</w:t>
            </w:r>
          </w:p>
        </w:tc>
      </w:tr>
      <w:tr w:rsidR="00B734AD" w:rsidRPr="00535898" w14:paraId="22FCF5B1" w14:textId="0A8B638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6480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5E83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A388" w14:textId="47F6F7D3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4704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172E" w14:textId="5238415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3E3F" w14:textId="51F60493" w:rsidR="00B734AD" w:rsidRPr="00535898" w:rsidRDefault="00B734AD" w:rsidP="0068254B">
            <w:pPr>
              <w:pStyle w:val="TAC"/>
            </w:pPr>
            <w:r>
              <w:t>17.64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209D1" w14:textId="69BD32CE" w:rsidR="00B734AD" w:rsidRPr="00B7403A" w:rsidRDefault="00B734AD" w:rsidP="0068254B">
            <w:pPr>
              <w:pStyle w:val="TAC"/>
            </w:pPr>
            <w:r>
              <w:t>17.22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75C3D" w14:textId="61ABE1FA" w:rsidR="00B734AD" w:rsidRPr="00B7403A" w:rsidRDefault="00B734AD" w:rsidP="0068254B">
            <w:pPr>
              <w:pStyle w:val="TAC"/>
            </w:pPr>
            <w:r>
              <w:t>16.92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4F1B4" w14:textId="7EB91A90" w:rsidR="00B734AD" w:rsidRPr="00B7403A" w:rsidRDefault="00B734AD" w:rsidP="0068254B">
            <w:pPr>
              <w:pStyle w:val="TAC"/>
            </w:pPr>
            <w:r>
              <w:t>16.6</w:t>
            </w:r>
            <w:r w:rsidR="0010334A">
              <w:t>0</w:t>
            </w:r>
          </w:p>
        </w:tc>
      </w:tr>
      <w:tr w:rsidR="00B734AD" w:rsidRPr="00535898" w14:paraId="787FBBB9" w14:textId="416955D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2F7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CD6A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30C7" w14:textId="34C15EC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10E5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E96C" w14:textId="584F83F1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9C483" w14:textId="661A4D5F" w:rsidR="00B734AD" w:rsidRPr="00535898" w:rsidRDefault="00B734AD" w:rsidP="0068254B">
            <w:pPr>
              <w:pStyle w:val="TAC"/>
            </w:pPr>
            <w:r>
              <w:t>18.69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9213" w14:textId="1E3D1295" w:rsidR="00B734AD" w:rsidRPr="00B7403A" w:rsidRDefault="00B734AD" w:rsidP="0068254B">
            <w:pPr>
              <w:pStyle w:val="TAC"/>
            </w:pPr>
            <w:r>
              <w:t>18.2</w:t>
            </w:r>
            <w:r w:rsidR="0010334A">
              <w:t>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9BD5F" w14:textId="1A091DEC" w:rsidR="00B734AD" w:rsidRPr="00B7403A" w:rsidRDefault="00B734AD" w:rsidP="0068254B">
            <w:pPr>
              <w:pStyle w:val="TAC"/>
            </w:pPr>
            <w:r>
              <w:t>18.13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DFB16" w14:textId="44BF9837" w:rsidR="00B734AD" w:rsidRPr="00B7403A" w:rsidRDefault="00B734AD" w:rsidP="0068254B">
            <w:pPr>
              <w:pStyle w:val="TAC"/>
            </w:pPr>
            <w:r>
              <w:t>17.68</w:t>
            </w:r>
          </w:p>
        </w:tc>
      </w:tr>
      <w:tr w:rsidR="00B734AD" w:rsidRPr="00535898" w14:paraId="1286C2BC" w14:textId="10662B66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C81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268B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9CEE" w14:textId="13D3B875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28CF" w14:textId="77777777" w:rsidR="00B734AD" w:rsidRPr="00535898" w:rsidRDefault="00B734AD" w:rsidP="00B734AD">
            <w:pPr>
              <w:pStyle w:val="TAC"/>
            </w:pPr>
            <w:r w:rsidRPr="00535898">
              <w:t>TDLA30-35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5895" w14:textId="0860DC3F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15A5" w14:textId="1A172AC7" w:rsidR="00B734AD" w:rsidRPr="00535898" w:rsidRDefault="00B734AD" w:rsidP="0068254B">
            <w:pPr>
              <w:pStyle w:val="TAC"/>
            </w:pPr>
            <w:r>
              <w:t>19.56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E476" w14:textId="7C978CEF" w:rsidR="00B734AD" w:rsidRPr="00B7403A" w:rsidRDefault="00B734AD" w:rsidP="0068254B">
            <w:pPr>
              <w:pStyle w:val="TAC"/>
            </w:pPr>
            <w:r>
              <w:t>18.98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5E565" w14:textId="6ACDA200" w:rsidR="00B734AD" w:rsidRPr="00B7403A" w:rsidRDefault="00B734AD" w:rsidP="0068254B">
            <w:pPr>
              <w:pStyle w:val="TAC"/>
            </w:pPr>
            <w:r>
              <w:t>18.73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BA892" w14:textId="053F50A6" w:rsidR="00B734AD" w:rsidRPr="00B7403A" w:rsidRDefault="00B734AD" w:rsidP="0068254B">
            <w:pPr>
              <w:pStyle w:val="TAC"/>
            </w:pPr>
            <w:r>
              <w:t>18.24</w:t>
            </w:r>
          </w:p>
        </w:tc>
      </w:tr>
      <w:tr w:rsidR="00B734AD" w:rsidRPr="00535898" w14:paraId="68F732DB" w14:textId="009EB715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4791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3FF8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F312" w14:textId="19F7D660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DB8B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53D0" w14:textId="735BAF75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5E9C" w14:textId="05D0D20A" w:rsidR="00B734AD" w:rsidRPr="00535898" w:rsidRDefault="00B734AD" w:rsidP="0068254B">
            <w:pPr>
              <w:pStyle w:val="TAC"/>
            </w:pPr>
            <w:r>
              <w:t>17.88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87E6" w14:textId="5D06A4DC" w:rsidR="00B734AD" w:rsidRPr="00B7403A" w:rsidRDefault="00B734AD" w:rsidP="0068254B">
            <w:pPr>
              <w:pStyle w:val="TAC"/>
            </w:pPr>
            <w:r>
              <w:t>17.43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7989" w14:textId="6DCCCDD6" w:rsidR="00B734AD" w:rsidRPr="00B7403A" w:rsidRDefault="00B734AD" w:rsidP="0068254B">
            <w:pPr>
              <w:pStyle w:val="TAC"/>
            </w:pPr>
            <w:r>
              <w:t>17.31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247BD" w14:textId="69059B89" w:rsidR="00B734AD" w:rsidRPr="00B7403A" w:rsidRDefault="00B734AD" w:rsidP="0068254B">
            <w:pPr>
              <w:pStyle w:val="TAC"/>
            </w:pPr>
            <w:r>
              <w:t>16.91</w:t>
            </w:r>
          </w:p>
        </w:tc>
      </w:tr>
      <w:tr w:rsidR="00B734AD" w:rsidRPr="00535898" w14:paraId="4C81E393" w14:textId="7AE716D1" w:rsidTr="003B4FEF">
        <w:trPr>
          <w:trHeight w:val="300"/>
          <w:jc w:val="center"/>
        </w:trPr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FE09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7F8E" w14:textId="77777777" w:rsidR="00B734AD" w:rsidRPr="00535898" w:rsidRDefault="00B734AD" w:rsidP="00B734AD">
            <w:pPr>
              <w:pStyle w:val="TAC"/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2DB8" w14:textId="023176B2" w:rsidR="00B734AD" w:rsidRPr="00535898" w:rsidRDefault="00B734AD" w:rsidP="00B734AD">
            <w:pPr>
              <w:pStyle w:val="TAC"/>
            </w:pPr>
            <w:r>
              <w:t>2</w:t>
            </w:r>
            <w:r w:rsidRPr="00535898"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E275" w14:textId="77777777" w:rsidR="00B734AD" w:rsidRPr="00535898" w:rsidRDefault="00B734AD" w:rsidP="00B734AD">
            <w:pPr>
              <w:pStyle w:val="TAC"/>
            </w:pPr>
            <w:r w:rsidRPr="00535898">
              <w:t>TDLD30-35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6A96" w14:textId="511A8673" w:rsidR="00B734AD" w:rsidRPr="00535898" w:rsidRDefault="00B734AD" w:rsidP="00B734AD">
            <w:pPr>
              <w:pStyle w:val="TAC"/>
            </w:pPr>
            <w:r>
              <w:t>1</w:t>
            </w:r>
            <w:r w:rsidRPr="00535898">
              <w:t>+0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AD816" w14:textId="37167085" w:rsidR="00B734AD" w:rsidRPr="00535898" w:rsidRDefault="00B734AD" w:rsidP="0068254B">
            <w:pPr>
              <w:pStyle w:val="TAC"/>
            </w:pPr>
            <w:r>
              <w:t>18.69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C12B6" w14:textId="62EF6576" w:rsidR="00B734AD" w:rsidRPr="00B7403A" w:rsidRDefault="00B734AD" w:rsidP="0068254B">
            <w:pPr>
              <w:pStyle w:val="TAC"/>
            </w:pPr>
            <w:r>
              <w:t>18.18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1E658" w14:textId="2D234CEF" w:rsidR="00B734AD" w:rsidRPr="00B7403A" w:rsidRDefault="00B734AD" w:rsidP="0068254B">
            <w:pPr>
              <w:pStyle w:val="TAC"/>
            </w:pPr>
            <w:r>
              <w:t>17.90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35095" w14:textId="172CCF8F" w:rsidR="00B734AD" w:rsidRPr="00B7403A" w:rsidRDefault="00B734AD" w:rsidP="0068254B">
            <w:pPr>
              <w:pStyle w:val="TAC"/>
            </w:pPr>
            <w:r>
              <w:t>17.47</w:t>
            </w:r>
          </w:p>
        </w:tc>
      </w:tr>
    </w:tbl>
    <w:p w14:paraId="30348E32" w14:textId="77777777" w:rsidR="009212C8" w:rsidRPr="009212C8" w:rsidRDefault="009212C8" w:rsidP="009212C8">
      <w:pPr>
        <w:rPr>
          <w:lang w:val="en-US" w:eastAsia="zh-CN"/>
        </w:rPr>
      </w:pPr>
    </w:p>
    <w:p w14:paraId="06EF3418" w14:textId="2BCE36A3" w:rsidR="00D46BD4" w:rsidRPr="006551CC" w:rsidRDefault="009212C8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3A42CB0E" w14:textId="051776B3" w:rsidR="000D5864" w:rsidRPr="00972FA6" w:rsidRDefault="00D46BD4" w:rsidP="009212C8">
      <w:pPr>
        <w:rPr>
          <w:lang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9212C8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9212C8" w:rsidRPr="009212C8">
        <w:rPr>
          <w:lang w:val="en-US" w:eastAsia="zh-CN"/>
        </w:rPr>
        <w:t xml:space="preserve">our initial simulation results </w:t>
      </w:r>
      <w:r w:rsidR="009212C8">
        <w:rPr>
          <w:lang w:val="en-US" w:eastAsia="zh-CN"/>
        </w:rPr>
        <w:t xml:space="preserve">for </w:t>
      </w:r>
      <w:r w:rsidR="006A6417" w:rsidRPr="006A6417">
        <w:rPr>
          <w:lang w:val="en-US" w:eastAsia="zh-CN"/>
        </w:rPr>
        <w:t>FR2 UL 256QAM demodulation performance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366FE595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r w:rsidR="00096B06">
        <w:rPr>
          <w:lang w:val="en-US" w:eastAsia="zh-CN"/>
        </w:rPr>
        <w:t>4</w:t>
      </w:r>
      <w:r w:rsidR="000C0DA6" w:rsidRPr="000C0DA6">
        <w:rPr>
          <w:lang w:val="en-US" w:eastAsia="zh-CN"/>
        </w:rPr>
        <w:t>-</w:t>
      </w:r>
      <w:r w:rsidR="00096B06" w:rsidRPr="00096B06">
        <w:rPr>
          <w:lang w:val="en-US" w:eastAsia="zh-CN"/>
        </w:rPr>
        <w:t>2313946</w:t>
      </w:r>
      <w:r w:rsidR="00DA5EE2" w:rsidRPr="00DA5EE2">
        <w:rPr>
          <w:lang w:val="en-US" w:eastAsia="zh-CN"/>
        </w:rPr>
        <w:t xml:space="preserve">, </w:t>
      </w:r>
      <w:r w:rsidR="00096B06" w:rsidRPr="00096B06">
        <w:rPr>
          <w:lang w:val="en-US" w:eastAsia="zh-CN"/>
        </w:rPr>
        <w:t>Way Forward for 256 QAM BS Demod</w:t>
      </w:r>
      <w:r w:rsidR="00DA5EE2" w:rsidRPr="00DA5EE2">
        <w:rPr>
          <w:lang w:val="en-US" w:eastAsia="zh-CN"/>
        </w:rPr>
        <w:t>, RAN</w:t>
      </w:r>
      <w:r w:rsidR="00096B06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096B06">
        <w:rPr>
          <w:lang w:val="en-US" w:eastAsia="zh-CN"/>
        </w:rPr>
        <w:t>108</w:t>
      </w:r>
      <w:r w:rsidR="00DA5EE2" w:rsidRPr="00DA5EE2">
        <w:rPr>
          <w:lang w:val="en-US" w:eastAsia="zh-CN"/>
        </w:rPr>
        <w:t xml:space="preserve">, </w:t>
      </w:r>
      <w:bookmarkEnd w:id="6"/>
      <w:r w:rsidR="00096B06" w:rsidRPr="00096B06">
        <w:rPr>
          <w:lang w:val="en-US" w:eastAsia="zh-CN"/>
        </w:rPr>
        <w:t>Nokia, Nokia Shanghai Bell</w:t>
      </w:r>
    </w:p>
    <w:p w14:paraId="29D6DB70" w14:textId="713E1D48" w:rsidR="001229F1" w:rsidRPr="000C0DA6" w:rsidRDefault="001229F1" w:rsidP="00AC7557">
      <w:pPr>
        <w:rPr>
          <w:lang w:val="en-US" w:eastAsia="zh-CN"/>
        </w:rPr>
      </w:pPr>
    </w:p>
    <w:sectPr w:rsidR="001229F1" w:rsidRPr="000C0DA6" w:rsidSect="00853C08"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301FE" w14:textId="77777777" w:rsidR="00DB4061" w:rsidRDefault="00DB4061" w:rsidP="009163A1">
      <w:pPr>
        <w:spacing w:after="0"/>
      </w:pPr>
      <w:r>
        <w:separator/>
      </w:r>
    </w:p>
  </w:endnote>
  <w:endnote w:type="continuationSeparator" w:id="0">
    <w:p w14:paraId="2DC09A20" w14:textId="77777777" w:rsidR="00DB4061" w:rsidRDefault="00DB406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3E518" w14:textId="77777777" w:rsidR="00DB4061" w:rsidRDefault="00DB4061" w:rsidP="009163A1">
      <w:pPr>
        <w:spacing w:after="0"/>
      </w:pPr>
      <w:r>
        <w:separator/>
      </w:r>
    </w:p>
  </w:footnote>
  <w:footnote w:type="continuationSeparator" w:id="0">
    <w:p w14:paraId="001B9BDF" w14:textId="77777777" w:rsidR="00DB4061" w:rsidRDefault="00DB406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310729"/>
    <w:multiLevelType w:val="multilevel"/>
    <w:tmpl w:val="07310729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E1E77"/>
    <w:multiLevelType w:val="multilevel"/>
    <w:tmpl w:val="3CFE1E77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4"/>
  </w:num>
  <w:num w:numId="16">
    <w:abstractNumId w:val="1"/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5"/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825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96B06"/>
    <w:rsid w:val="000A4806"/>
    <w:rsid w:val="000A5518"/>
    <w:rsid w:val="000A56DE"/>
    <w:rsid w:val="000A5856"/>
    <w:rsid w:val="000A6595"/>
    <w:rsid w:val="000A6E8B"/>
    <w:rsid w:val="000B174F"/>
    <w:rsid w:val="000C0DA6"/>
    <w:rsid w:val="000C100F"/>
    <w:rsid w:val="000C1D73"/>
    <w:rsid w:val="000C2751"/>
    <w:rsid w:val="000C68F4"/>
    <w:rsid w:val="000C7B35"/>
    <w:rsid w:val="000D345A"/>
    <w:rsid w:val="000D5864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334A"/>
    <w:rsid w:val="00106E4B"/>
    <w:rsid w:val="001108F8"/>
    <w:rsid w:val="00110D4B"/>
    <w:rsid w:val="0011677D"/>
    <w:rsid w:val="001175B5"/>
    <w:rsid w:val="00121173"/>
    <w:rsid w:val="001229F1"/>
    <w:rsid w:val="001271CA"/>
    <w:rsid w:val="00136B1B"/>
    <w:rsid w:val="00140EFB"/>
    <w:rsid w:val="00141027"/>
    <w:rsid w:val="00142697"/>
    <w:rsid w:val="001439A6"/>
    <w:rsid w:val="00154948"/>
    <w:rsid w:val="001555C5"/>
    <w:rsid w:val="00156470"/>
    <w:rsid w:val="0015739F"/>
    <w:rsid w:val="00157D97"/>
    <w:rsid w:val="00167E9A"/>
    <w:rsid w:val="00170674"/>
    <w:rsid w:val="001707CB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2424"/>
    <w:rsid w:val="001D54C7"/>
    <w:rsid w:val="001E3115"/>
    <w:rsid w:val="001E53A1"/>
    <w:rsid w:val="001E5A0A"/>
    <w:rsid w:val="001F00F8"/>
    <w:rsid w:val="001F0B11"/>
    <w:rsid w:val="001F1A5C"/>
    <w:rsid w:val="001F3FC5"/>
    <w:rsid w:val="001F44AE"/>
    <w:rsid w:val="001F660F"/>
    <w:rsid w:val="00201A9B"/>
    <w:rsid w:val="002033F7"/>
    <w:rsid w:val="00204E15"/>
    <w:rsid w:val="002072AE"/>
    <w:rsid w:val="00207AAD"/>
    <w:rsid w:val="00212270"/>
    <w:rsid w:val="00213D00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DF7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760CE"/>
    <w:rsid w:val="0028155C"/>
    <w:rsid w:val="0029153F"/>
    <w:rsid w:val="0029167C"/>
    <w:rsid w:val="0029225C"/>
    <w:rsid w:val="002928C5"/>
    <w:rsid w:val="00293C31"/>
    <w:rsid w:val="00295578"/>
    <w:rsid w:val="00295972"/>
    <w:rsid w:val="002977D6"/>
    <w:rsid w:val="002A00F4"/>
    <w:rsid w:val="002A2DEB"/>
    <w:rsid w:val="002A33FE"/>
    <w:rsid w:val="002A395D"/>
    <w:rsid w:val="002A43B2"/>
    <w:rsid w:val="002A5A1C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2F6AC8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4FEF"/>
    <w:rsid w:val="003B6209"/>
    <w:rsid w:val="003B6518"/>
    <w:rsid w:val="003C2692"/>
    <w:rsid w:val="003C4B01"/>
    <w:rsid w:val="003C53B3"/>
    <w:rsid w:val="003C5DE9"/>
    <w:rsid w:val="003D308C"/>
    <w:rsid w:val="003E0499"/>
    <w:rsid w:val="003E5EB1"/>
    <w:rsid w:val="003E6D10"/>
    <w:rsid w:val="003E7958"/>
    <w:rsid w:val="003F087B"/>
    <w:rsid w:val="003F132C"/>
    <w:rsid w:val="003F1B39"/>
    <w:rsid w:val="003F1ECB"/>
    <w:rsid w:val="003F3605"/>
    <w:rsid w:val="003F4E35"/>
    <w:rsid w:val="003F588B"/>
    <w:rsid w:val="003F62CB"/>
    <w:rsid w:val="003F6C0B"/>
    <w:rsid w:val="003F7093"/>
    <w:rsid w:val="00401A10"/>
    <w:rsid w:val="00406055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898"/>
    <w:rsid w:val="00537C66"/>
    <w:rsid w:val="00550FA9"/>
    <w:rsid w:val="005520EE"/>
    <w:rsid w:val="00553E20"/>
    <w:rsid w:val="00555E12"/>
    <w:rsid w:val="00560F1D"/>
    <w:rsid w:val="00561B54"/>
    <w:rsid w:val="00565834"/>
    <w:rsid w:val="00567A51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285"/>
    <w:rsid w:val="005A1CBB"/>
    <w:rsid w:val="005A35D3"/>
    <w:rsid w:val="005A51EE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023E3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613"/>
    <w:rsid w:val="00646DA1"/>
    <w:rsid w:val="00650955"/>
    <w:rsid w:val="006529DC"/>
    <w:rsid w:val="0065378D"/>
    <w:rsid w:val="006551CC"/>
    <w:rsid w:val="00657B61"/>
    <w:rsid w:val="00661D17"/>
    <w:rsid w:val="006622BD"/>
    <w:rsid w:val="00662A91"/>
    <w:rsid w:val="00663402"/>
    <w:rsid w:val="006654A8"/>
    <w:rsid w:val="006660C7"/>
    <w:rsid w:val="00666675"/>
    <w:rsid w:val="0067773B"/>
    <w:rsid w:val="0068254B"/>
    <w:rsid w:val="0068409E"/>
    <w:rsid w:val="00684BFD"/>
    <w:rsid w:val="006868DB"/>
    <w:rsid w:val="00692502"/>
    <w:rsid w:val="006948DF"/>
    <w:rsid w:val="00697D1C"/>
    <w:rsid w:val="006A113A"/>
    <w:rsid w:val="006A5212"/>
    <w:rsid w:val="006A6417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C6B07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2C9"/>
    <w:rsid w:val="007E7702"/>
    <w:rsid w:val="007F0956"/>
    <w:rsid w:val="0080117D"/>
    <w:rsid w:val="00804C38"/>
    <w:rsid w:val="00805D20"/>
    <w:rsid w:val="00810CF0"/>
    <w:rsid w:val="00812FE3"/>
    <w:rsid w:val="00814C3D"/>
    <w:rsid w:val="00816459"/>
    <w:rsid w:val="008178C0"/>
    <w:rsid w:val="00821440"/>
    <w:rsid w:val="008218D9"/>
    <w:rsid w:val="0082324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3C08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955AD"/>
    <w:rsid w:val="008A476E"/>
    <w:rsid w:val="008A732B"/>
    <w:rsid w:val="008A7439"/>
    <w:rsid w:val="008B06F0"/>
    <w:rsid w:val="008B286B"/>
    <w:rsid w:val="008C0BAF"/>
    <w:rsid w:val="008C3318"/>
    <w:rsid w:val="008C52B1"/>
    <w:rsid w:val="008C70FA"/>
    <w:rsid w:val="008D1493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442C"/>
    <w:rsid w:val="00915630"/>
    <w:rsid w:val="00915CA9"/>
    <w:rsid w:val="009163A1"/>
    <w:rsid w:val="009212C8"/>
    <w:rsid w:val="00922714"/>
    <w:rsid w:val="009227B3"/>
    <w:rsid w:val="009342E2"/>
    <w:rsid w:val="00935D7F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15AC"/>
    <w:rsid w:val="0097164E"/>
    <w:rsid w:val="00972FA6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A0D"/>
    <w:rsid w:val="00A00C53"/>
    <w:rsid w:val="00A00CDD"/>
    <w:rsid w:val="00A04A52"/>
    <w:rsid w:val="00A07C44"/>
    <w:rsid w:val="00A1234D"/>
    <w:rsid w:val="00A123A9"/>
    <w:rsid w:val="00A154D3"/>
    <w:rsid w:val="00A20EF5"/>
    <w:rsid w:val="00A217B8"/>
    <w:rsid w:val="00A22FCF"/>
    <w:rsid w:val="00A22FD2"/>
    <w:rsid w:val="00A25E88"/>
    <w:rsid w:val="00A3536B"/>
    <w:rsid w:val="00A458B6"/>
    <w:rsid w:val="00A4659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720C"/>
    <w:rsid w:val="00AA23B3"/>
    <w:rsid w:val="00AA3E3D"/>
    <w:rsid w:val="00AA488B"/>
    <w:rsid w:val="00AA6FF1"/>
    <w:rsid w:val="00AB02B8"/>
    <w:rsid w:val="00AB0FC5"/>
    <w:rsid w:val="00AB3519"/>
    <w:rsid w:val="00AB424A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4AD"/>
    <w:rsid w:val="00B7403A"/>
    <w:rsid w:val="00B759EA"/>
    <w:rsid w:val="00B77DAE"/>
    <w:rsid w:val="00B77F2E"/>
    <w:rsid w:val="00B90905"/>
    <w:rsid w:val="00B9176E"/>
    <w:rsid w:val="00B93693"/>
    <w:rsid w:val="00B9392A"/>
    <w:rsid w:val="00B9395D"/>
    <w:rsid w:val="00B94252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0C7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2E74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0D5F"/>
    <w:rsid w:val="00D121FD"/>
    <w:rsid w:val="00D13468"/>
    <w:rsid w:val="00D13527"/>
    <w:rsid w:val="00D14BDA"/>
    <w:rsid w:val="00D14F0F"/>
    <w:rsid w:val="00D20AA0"/>
    <w:rsid w:val="00D220B2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406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4A53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0519"/>
    <w:rsid w:val="00EB06F1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40F3"/>
    <w:rsid w:val="00EF512D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39F"/>
    <w:rsid w:val="00F17E00"/>
    <w:rsid w:val="00F20EB8"/>
    <w:rsid w:val="00F222B8"/>
    <w:rsid w:val="00F22E38"/>
    <w:rsid w:val="00F237C2"/>
    <w:rsid w:val="00F242C4"/>
    <w:rsid w:val="00F30523"/>
    <w:rsid w:val="00F333D8"/>
    <w:rsid w:val="00F40AEF"/>
    <w:rsid w:val="00F50497"/>
    <w:rsid w:val="00F51C49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E7BB2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paragraph" w:styleId="af0">
    <w:name w:val="header"/>
    <w:basedOn w:val="a"/>
    <w:link w:val="af2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character" w:customStyle="1" w:styleId="af3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uiPriority w:val="39"/>
    <w:rsid w:val="00D00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BE952-8BCB-4DFF-B197-1CA5D06E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1614</TotalTime>
  <Pages>3</Pages>
  <Words>756</Words>
  <Characters>4315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</cp:revision>
  <dcterms:created xsi:type="dcterms:W3CDTF">2023-04-10T14:29:00Z</dcterms:created>
  <dcterms:modified xsi:type="dcterms:W3CDTF">2023-09-27T15:09:00Z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(3)YMmpm/6r7O2IJMOS6PJcqbm4W67CsJfR5M+7uYKxlJK4qrHs28cRaohVYjkFbdIhiHZJ5284
Ap88myVPbRqY4Moo+6bm6RM7nJw6m1GVybwdiS7C2tBoI4M3GKv5usfEN9BriC1h4NZZrXWx
+Xl+4t6s4pBePTjRYG3y/RISHcrkGTeDhE9wJiX+/+baTLr4dmiDDt65EIc1DMvrgE75j8Bq
JIO91sqrWloZzaKjik</vt:lpwstr>
  </property>
  <property fmtid="{D5CDD505-2E9C-101B-9397-08002B2CF9AE}" pid="3" name="_2015_ms_pID_7253431">
    <vt:lpwstr>Y/o9iNhIBsbLAdjzCAeHT22oQ5TwEyip+TH8n+j9zkqh73Cy/bNaCG
pcjIyiZN/G5Q5ZkCF2v84aW87RHvmw+l1TZGzJtOo2NPtdBVCJC0BO1l2bltct4thiDoiqNY
9YnRwbu0pu7DiCe/RA2leqnwMWm6dE3B3J0XZ1w/0vz4pjEolDlb7f5QFyXiQ16QOy8CGTz6
MFjDeZf/u/43HXw6o7MeFNyPTAo1bHgf+OpS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1695827335</vt:lpwstr>
  </property>
</Properties>
</file>